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3738" w:rsidR="00E95AB9" w:rsidP="00E95AB9" w:rsidRDefault="00E95AB9" w14:paraId="e49627c" w14:textId="e49627c">
      <w:pPr>
        <w:pStyle w:val="Naslov2"/>
        <w:spacing w:before="0" w:after="0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Pr="00DA3738" w:rsidR="00E95AB9" w:rsidP="00E95AB9" w:rsidRDefault="005268F4">
      <w:pPr>
        <w:pStyle w:val="Naslov2"/>
        <w:spacing w:before="0" w:after="0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 w:rsidRPr="00DA3738"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DA3738" w:rsidR="005268F4" w:rsidP="00E95AB9" w:rsidRDefault="005268F4">
      <w:pPr>
        <w:pStyle w:val="Naslov2"/>
        <w:spacing w:before="0" w:after="0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 w:rsidRPr="00DA3738">
        <w:rPr>
          <w:rFonts w:ascii="Times New Roman" w:hAnsi="Times New Roman" w:cs="Times New Roman"/>
          <w:b w:val="false"/>
          <w:i w:val="false"/>
          <w:sz w:val="24"/>
          <w:szCs w:val="24"/>
        </w:rPr>
        <w:t>Trgovački sud u Zagrebu</w:t>
      </w:r>
    </w:p>
    <w:p w:rsidRPr="00DA3738" w:rsidR="005268F4" w:rsidP="00E95AB9" w:rsidRDefault="005268F4">
      <w:pPr>
        <w:jc w:val="both"/>
      </w:pPr>
      <w:r w:rsidRPr="00DA3738">
        <w:t>Zagreb, Amruševa 2/II</w:t>
      </w:r>
    </w:p>
    <w:p w:rsidRPr="00DA3738" w:rsidR="00E95AB9" w:rsidP="00E95AB9" w:rsidRDefault="00E95AB9">
      <w:pPr>
        <w:jc w:val="both"/>
      </w:pPr>
    </w:p>
    <w:p w:rsidRPr="00DA3738" w:rsidR="00E95AB9" w:rsidP="00E95AB9" w:rsidRDefault="00E95AB9">
      <w:pPr>
        <w:jc w:val="both"/>
      </w:pPr>
    </w:p>
    <w:p w:rsidRPr="00DA3738" w:rsidR="005268F4" w:rsidP="00F91181" w:rsidRDefault="0073240E">
      <w:pPr>
        <w:jc w:val="right"/>
      </w:pPr>
      <w:r w:rsidRPr="00DA3738">
        <w:t>87. St-2087/2019</w:t>
      </w:r>
    </w:p>
    <w:p w:rsidRPr="00DA3738" w:rsidR="00E95AB9" w:rsidP="005268F4" w:rsidRDefault="005268F4">
      <w:pPr>
        <w:rPr>
          <w:b/>
        </w:rPr>
      </w:pPr>
      <w:r w:rsidRPr="00DA3738">
        <w:rPr>
          <w:b/>
        </w:rPr>
        <w:tab/>
      </w:r>
      <w:r w:rsidRPr="00DA3738">
        <w:rPr>
          <w:b/>
        </w:rPr>
        <w:tab/>
      </w:r>
      <w:r w:rsidRPr="00DA3738">
        <w:rPr>
          <w:b/>
        </w:rPr>
        <w:tab/>
      </w:r>
      <w:r w:rsidRPr="00DA3738">
        <w:rPr>
          <w:b/>
        </w:rPr>
        <w:tab/>
        <w:t xml:space="preserve">          </w:t>
      </w:r>
    </w:p>
    <w:p w:rsidRPr="00DA3738" w:rsidR="005268F4" w:rsidP="00E95AB9" w:rsidRDefault="005268F4">
      <w:pPr>
        <w:jc w:val="center"/>
        <w:rPr>
          <w:b/>
          <w:lang w:eastAsia="en-US"/>
        </w:rPr>
      </w:pPr>
      <w:r w:rsidRPr="00DA3738">
        <w:rPr>
          <w:b/>
        </w:rPr>
        <w:t>Z A P I S N I K</w:t>
      </w:r>
    </w:p>
    <w:p w:rsidRPr="00DA3738" w:rsidR="005268F4" w:rsidP="005268F4" w:rsidRDefault="005268F4">
      <w:pPr>
        <w:jc w:val="center"/>
        <w:rPr>
          <w:b/>
        </w:rPr>
      </w:pPr>
    </w:p>
    <w:p w:rsidRPr="00DA3738" w:rsidR="005268F4" w:rsidP="005268F4" w:rsidRDefault="00196810">
      <w:pPr>
        <w:jc w:val="center"/>
      </w:pPr>
      <w:r w:rsidRPr="00DA3738">
        <w:t>s ročišta za glasovanje o planu</w:t>
      </w:r>
      <w:r w:rsidRPr="00DA3738" w:rsidR="005268F4">
        <w:t xml:space="preserve"> restrukturiranja</w:t>
      </w:r>
    </w:p>
    <w:p w:rsidRPr="00DA3738" w:rsidR="005268F4" w:rsidP="00F91181" w:rsidRDefault="005268F4">
      <w:pPr>
        <w:jc w:val="center"/>
      </w:pPr>
      <w:r w:rsidRPr="00DA3738">
        <w:t>(čl.</w:t>
      </w:r>
      <w:r w:rsidRPr="00DA3738" w:rsidR="00196810">
        <w:t xml:space="preserve"> </w:t>
      </w:r>
      <w:r w:rsidRPr="00DA3738">
        <w:t>55.</w:t>
      </w:r>
      <w:r w:rsidRPr="00DA3738" w:rsidR="00EE4190">
        <w:t xml:space="preserve"> Stečajnog zakona - </w:t>
      </w:r>
      <w:r w:rsidRPr="00DA3738">
        <w:t>"Narodne novine" broj 71/15</w:t>
      </w:r>
      <w:r w:rsidRPr="00DA3738" w:rsidR="00196810">
        <w:t xml:space="preserve"> i 104/17;</w:t>
      </w:r>
      <w:r w:rsidRPr="00DA3738">
        <w:t xml:space="preserve"> dalje</w:t>
      </w:r>
      <w:r w:rsidRPr="00DA3738" w:rsidR="00196810">
        <w:t>:</w:t>
      </w:r>
      <w:r w:rsidRPr="00DA3738">
        <w:t xml:space="preserve"> SZ)</w:t>
      </w:r>
    </w:p>
    <w:p w:rsidRPr="00DA3738" w:rsidR="0059187D" w:rsidP="005268F4" w:rsidRDefault="005268F4">
      <w:pPr>
        <w:ind w:firstLine="708"/>
        <w:jc w:val="center"/>
      </w:pPr>
      <w:r w:rsidRPr="00DA3738">
        <w:t xml:space="preserve">održanog </w:t>
      </w:r>
      <w:r w:rsidRPr="00DA3738" w:rsidR="00EF5DFD">
        <w:t>15</w:t>
      </w:r>
      <w:r w:rsidRPr="00DA3738" w:rsidR="0073240E">
        <w:t>. srpnja 2020</w:t>
      </w:r>
      <w:r w:rsidRPr="00DA3738">
        <w:t xml:space="preserve">. na Trgovačkom sudu u Zagrebu </w:t>
      </w:r>
    </w:p>
    <w:p w:rsidRPr="00DA3738" w:rsidR="005268F4" w:rsidP="005268F4" w:rsidRDefault="005268F4">
      <w:pPr>
        <w:ind w:firstLine="708"/>
        <w:jc w:val="center"/>
      </w:pPr>
      <w:r w:rsidRPr="00DA3738">
        <w:t>u predstečajnom postupku nad dužnikom</w:t>
      </w:r>
    </w:p>
    <w:p w:rsidRPr="00DA3738" w:rsidR="00FA2294" w:rsidP="005268F4" w:rsidRDefault="0073240E">
      <w:pPr>
        <w:jc w:val="center"/>
      </w:pPr>
      <w:r w:rsidRPr="00DA3738">
        <w:t>SUPERKNJIŽARA d.o.o., OIB 65638061875, Zagreb, Sokolgradska 58,</w:t>
      </w:r>
    </w:p>
    <w:p w:rsidRPr="00DA3738" w:rsidR="0073240E" w:rsidP="005268F4" w:rsidRDefault="0073240E">
      <w:pPr>
        <w:jc w:val="center"/>
      </w:pPr>
    </w:p>
    <w:p w:rsidRPr="00DA3738" w:rsidR="005268F4" w:rsidP="005268F4" w:rsidRDefault="005268F4">
      <w:pPr>
        <w:jc w:val="both"/>
      </w:pPr>
      <w:r w:rsidRPr="00DA3738">
        <w:t>Nazočni od suda:</w:t>
      </w:r>
    </w:p>
    <w:p w:rsidRPr="00DA3738" w:rsidR="00196810" w:rsidP="00196810" w:rsidRDefault="00196810">
      <w:r w:rsidRPr="00DA3738">
        <w:t>Sudac: Marija Bakula Vugrinec</w:t>
      </w:r>
    </w:p>
    <w:p w:rsidRPr="00DA3738" w:rsidR="00196810" w:rsidP="00196810" w:rsidRDefault="00196810">
      <w:r w:rsidRPr="00DA3738">
        <w:t xml:space="preserve">Zapisničar: </w:t>
      </w:r>
      <w:r w:rsidRPr="00DA3738" w:rsidR="00E95AB9">
        <w:t>Maja Hajtek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  <w:r w:rsidRPr="00DA3738">
        <w:t xml:space="preserve">Sudac otvara ročište u </w:t>
      </w:r>
      <w:r w:rsidRPr="00DA3738" w:rsidR="0073240E">
        <w:t>10,00</w:t>
      </w:r>
      <w:r w:rsidRPr="00DA3738">
        <w:t xml:space="preserve"> sati. Ročište je javno.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r w:rsidRPr="00DA3738">
        <w:t xml:space="preserve">Utvrđuje se da su pristupili: </w:t>
      </w:r>
    </w:p>
    <w:p w:rsidRPr="00DA3738" w:rsidR="005268F4" w:rsidP="005268F4" w:rsidRDefault="005268F4"/>
    <w:p w:rsidRPr="00DA3738" w:rsidR="005268F4" w:rsidP="005268F4" w:rsidRDefault="00823BD1">
      <w:r w:rsidRPr="00DA3738">
        <w:t>Povjerenik: Davorin Kapustić</w:t>
      </w:r>
    </w:p>
    <w:p w:rsidRPr="00DA3738" w:rsidR="005268F4" w:rsidP="00672A20" w:rsidRDefault="005268F4">
      <w:pPr>
        <w:ind w:left="705" w:hanging="705"/>
        <w:jc w:val="both"/>
      </w:pPr>
      <w:r w:rsidRPr="00DA3738">
        <w:t xml:space="preserve">Za dužnika: zastupnik po zakonu </w:t>
      </w:r>
      <w:r w:rsidRPr="00DA3738" w:rsidR="0080211E">
        <w:t>Mišo Nejašmić</w:t>
      </w:r>
    </w:p>
    <w:p w:rsidRPr="00DA3738" w:rsidR="003906F3" w:rsidP="00672A20" w:rsidRDefault="003906F3">
      <w:pPr>
        <w:ind w:left="705" w:hanging="705"/>
        <w:jc w:val="both"/>
      </w:pPr>
    </w:p>
    <w:p w:rsidRPr="00DA3738" w:rsidR="003906F3" w:rsidP="00672A20" w:rsidRDefault="003906F3">
      <w:pPr>
        <w:ind w:left="705" w:hanging="705"/>
        <w:jc w:val="both"/>
      </w:pPr>
      <w:r w:rsidRPr="00DA3738">
        <w:t>Za javnost:</w:t>
      </w:r>
    </w:p>
    <w:p w:rsidRPr="00DA3738" w:rsidR="003906F3" w:rsidP="00672A20" w:rsidRDefault="003906F3">
      <w:pPr>
        <w:ind w:left="705" w:hanging="705"/>
        <w:jc w:val="both"/>
      </w:pPr>
      <w:r w:rsidRPr="00DA3738">
        <w:t>Irena Čavlović</w:t>
      </w:r>
    </w:p>
    <w:p w:rsidRPr="00DA3738" w:rsidR="00672A20" w:rsidP="00672A20" w:rsidRDefault="00672A20">
      <w:pPr>
        <w:ind w:left="705" w:hanging="705"/>
        <w:jc w:val="both"/>
      </w:pPr>
    </w:p>
    <w:p w:rsidRPr="00DA3738" w:rsidR="00513EA3" w:rsidP="005268F4" w:rsidRDefault="005268F4">
      <w:pPr>
        <w:jc w:val="both"/>
      </w:pPr>
      <w:r w:rsidRPr="00DA3738">
        <w:t xml:space="preserve">Stečajni sudac utvrđuje da </w:t>
      </w:r>
      <w:r w:rsidRPr="00DA3738" w:rsidR="00F91181">
        <w:t>nije pristupio nitko od vjerovnika.</w:t>
      </w:r>
    </w:p>
    <w:p w:rsidRPr="00DA3738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Pr="00DA3738" w:rsidR="004C4883" w:rsidP="004C4883" w:rsidRDefault="005268F4">
      <w:pPr>
        <w:jc w:val="both"/>
      </w:pPr>
      <w:r w:rsidRPr="00DA3738">
        <w:tab/>
      </w:r>
      <w:r w:rsidRPr="00DA3738" w:rsidR="004C4883">
        <w:t>Utvrđuje se da je:</w:t>
      </w:r>
    </w:p>
    <w:p w:rsidRPr="00DA3738" w:rsidR="004C4883" w:rsidP="004C4883" w:rsidRDefault="004C4883">
      <w:pPr>
        <w:ind w:firstLine="708"/>
        <w:jc w:val="both"/>
      </w:pPr>
      <w:r w:rsidRPr="00DA3738">
        <w:t>-održavanje današnjeg ročišta određeno zaključkom suda od 19. lipnja 2020. koji zaključak je objavljen na e-oglasnoj ploči Trgovačkog suda u Zagrebu 19. lipnja 2020. pa je od pravomoćnosti rješenja o utvrđenim i osporenim tražbinama proteklo više od 30 dana</w:t>
      </w:r>
    </w:p>
    <w:p w:rsidRPr="00DA3738" w:rsidR="004C4883" w:rsidP="004C4883" w:rsidRDefault="004C4883">
      <w:pPr>
        <w:ind w:firstLine="708"/>
        <w:jc w:val="both"/>
      </w:pPr>
      <w:r w:rsidRPr="00DA3738">
        <w:t>-19. lipnja 2020. - na e-oglasnoj ploči Trgovačkog suda u Zagrebu objavljen popis vjerovnika i prava glasa koja vjerovnicima pripadaju (čl. 57. SZ-a)</w:t>
      </w:r>
    </w:p>
    <w:p w:rsidRPr="00DA3738" w:rsidR="004C4883" w:rsidP="004C4883" w:rsidRDefault="004C4883">
      <w:pPr>
        <w:ind w:firstLine="708"/>
        <w:jc w:val="both"/>
      </w:pPr>
      <w:r w:rsidRPr="00DA3738">
        <w:t>-14. veljače 2020. – na e-oglasnoj ploči Trgovačkog suda u Zagrebu objavljen je izmijenjeni plan restrukturiranja</w:t>
      </w:r>
    </w:p>
    <w:p w:rsidRPr="00DA3738" w:rsidR="004C4883" w:rsidP="004C4883" w:rsidRDefault="004C4883">
      <w:pPr>
        <w:ind w:firstLine="708"/>
        <w:jc w:val="both"/>
      </w:pPr>
      <w:r w:rsidRPr="00DA3738">
        <w:t>-do dana održavanja današnjeg ročišta za glasovanje sudu je pozivom na gornji broj spisa dostavljeno popunjenih obrazaca za glasovanje (obrazac br. 11. Pravilnika o sadržaju i obliku obrazaca na kojima se podnose podnesci u predstečajnom i stečajnom postupku,  "Narodne novine" broj 197/15), i to:</w:t>
      </w:r>
    </w:p>
    <w:p w:rsidRPr="00DA3738" w:rsidR="004C4883" w:rsidP="004C4883" w:rsidRDefault="004C4883">
      <w:pPr>
        <w:ind w:firstLine="708"/>
        <w:jc w:val="both"/>
      </w:pPr>
      <w:r w:rsidRPr="00DA3738">
        <w:t xml:space="preserve">-27. travnja 2020. - vjerovnik NAŠA DJECA d.o.o. – koji je glasovao "ZA" </w:t>
      </w:r>
    </w:p>
    <w:p w:rsidRPr="00DA3738" w:rsidR="004C4883" w:rsidP="004C4883" w:rsidRDefault="004C4883">
      <w:pPr>
        <w:ind w:firstLine="708"/>
        <w:jc w:val="both"/>
      </w:pPr>
      <w:r w:rsidRPr="00DA3738">
        <w:t xml:space="preserve">-25. svibnja 2020. - vjerovnik SOVAGRAD d.o.o. – koji je glasovao "ZA" </w:t>
      </w:r>
    </w:p>
    <w:p w:rsidRPr="00DA3738" w:rsidR="004C4883" w:rsidP="004C4883" w:rsidRDefault="004C4883">
      <w:pPr>
        <w:ind w:firstLine="708"/>
        <w:jc w:val="both"/>
      </w:pPr>
      <w:r w:rsidRPr="00DA3738">
        <w:t xml:space="preserve">-7. srpnja 2020. - vjerovnik GRAD RIJEKA – koji je glasovao "ZA" </w:t>
      </w:r>
    </w:p>
    <w:p w:rsidRPr="00DA3738" w:rsidR="004C4883" w:rsidP="004C4883" w:rsidRDefault="004C4883">
      <w:pPr>
        <w:ind w:firstLine="708"/>
        <w:jc w:val="both"/>
      </w:pPr>
      <w:r w:rsidRPr="00DA3738">
        <w:t xml:space="preserve">-8. srpnja 2020. - vjerovnik ZAGREBAČKA BANKA d.d. – koji je glasovao "ZA" </w:t>
      </w:r>
    </w:p>
    <w:p w:rsidRPr="00DA3738" w:rsidR="004C4883" w:rsidP="004C4883" w:rsidRDefault="004C4883">
      <w:pPr>
        <w:ind w:firstLine="708"/>
        <w:jc w:val="both"/>
      </w:pPr>
      <w:r w:rsidRPr="00DA3738">
        <w:t>- uz podnesak od 9. srpnja 2020. (dostavljenog eKomunikacijom) dužnik dostavio popunjene obrasce za glasovanje 70 vjerovnika koji su glasovali "ZA"</w:t>
      </w:r>
    </w:p>
    <w:p w:rsidRPr="00DA3738" w:rsidR="004C4883" w:rsidP="004C4883" w:rsidRDefault="004C4883">
      <w:pPr>
        <w:ind w:firstLine="708"/>
        <w:jc w:val="both"/>
      </w:pPr>
      <w:r w:rsidRPr="00DA3738">
        <w:t>- uz podnesak od 10. srpnja 2020. dužnik dostavio izvornike pop</w:t>
      </w:r>
      <w:r w:rsidRPr="00DA3738" w:rsidR="00F86399">
        <w:t>unjenih obrazaca za glasovanje</w:t>
      </w:r>
    </w:p>
    <w:p w:rsidRPr="00DA3738" w:rsidR="00AB04BF" w:rsidP="00AB04BF" w:rsidRDefault="006D6BC5">
      <w:pPr>
        <w:ind w:firstLine="708"/>
        <w:jc w:val="both"/>
      </w:pPr>
      <w:r w:rsidRPr="00DA3738">
        <w:lastRenderedPageBreak/>
        <w:t>- uz podnesak od 14</w:t>
      </w:r>
      <w:r w:rsidRPr="00DA3738" w:rsidR="00AB04BF">
        <w:t>. srpnja 2020. dužnik dostavio daljnje popunjene obrasce za glasovanje</w:t>
      </w:r>
    </w:p>
    <w:p w:rsidRPr="00DA3738" w:rsidR="00AB04BF" w:rsidP="006D6BC5" w:rsidRDefault="006D6BC5">
      <w:pPr>
        <w:ind w:firstLine="708"/>
        <w:jc w:val="both"/>
        <w:rPr>
          <w:u w:val="single"/>
        </w:rPr>
      </w:pPr>
      <w:r w:rsidRPr="00DA3738">
        <w:t>- uz podnesak od 15. srpnja 2020. dužnik dostavio daljnje popunjene obrasce za glasovanje</w:t>
      </w:r>
    </w:p>
    <w:p w:rsidRPr="00DA3738" w:rsidR="005268F4" w:rsidP="00DE52A3" w:rsidRDefault="005268F4">
      <w:pPr>
        <w:jc w:val="both"/>
      </w:pPr>
    </w:p>
    <w:p w:rsidRPr="00DA3738" w:rsidR="00C97D01" w:rsidP="00C97D01" w:rsidRDefault="00C97D01">
      <w:pPr>
        <w:ind w:firstLine="720"/>
        <w:jc w:val="both"/>
      </w:pPr>
      <w:r w:rsidRPr="00DA3738">
        <w:t>Sudac upoznaje nazočne da se sukladno odredbi čl. 59. st. 2. SZ-a smatra da su vjerovnici prihvatili plan restrukturiranja ako je:</w:t>
      </w:r>
    </w:p>
    <w:p w:rsidRPr="00DA3738" w:rsidR="00C97D01" w:rsidP="00C97D01" w:rsidRDefault="00C97D01">
      <w:pPr>
        <w:ind w:firstLine="720"/>
        <w:jc w:val="both"/>
      </w:pPr>
      <w:r w:rsidRPr="00DA3738">
        <w:t>-za prihvaćanje plana glasovala većina svih vjerovnika i ako</w:t>
      </w:r>
    </w:p>
    <w:p w:rsidRPr="00DA3738" w:rsidR="00C97D01" w:rsidP="00C97D01" w:rsidRDefault="00C97D01">
      <w:pPr>
        <w:ind w:firstLine="720"/>
        <w:jc w:val="both"/>
      </w:pPr>
      <w:r w:rsidRPr="00DA3738">
        <w:t>-u svakoj skupini zbroj tražbina vjerovnika koji su glasovali za prihvaćanje plana dvostruko prelazi zbroj tražbina koji su glasovali protiv prihvaćanja plana restrukturiranja.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 xml:space="preserve">Sudac upoznaje nazočne vjerovnike kako u predmetnom slučaju </w:t>
      </w:r>
      <w:r w:rsidRPr="00DA3738" w:rsidR="00513EA3">
        <w:t>postoji</w:t>
      </w:r>
      <w:r w:rsidRPr="00DA3738">
        <w:t xml:space="preserve"> </w:t>
      </w:r>
      <w:r w:rsidRPr="00DA3738" w:rsidR="00513EA3">
        <w:t>jedna</w:t>
      </w:r>
      <w:r w:rsidRPr="00DA3738">
        <w:t xml:space="preserve"> skupin</w:t>
      </w:r>
      <w:r w:rsidRPr="00DA3738" w:rsidR="00513EA3">
        <w:t>a</w:t>
      </w:r>
      <w:r w:rsidRPr="00DA3738">
        <w:t xml:space="preserve"> vjerovnika, te će plan biti prihvaćen ako je za prihvaćanje plana glasovala većina svih vjerovnika i ako zbroj tražbina vjerovnika koji su glasali za prihvaćanje plana dvostruko prelazi zbroj tražbina vjerovnika koji su glasali protiv plana.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>Prelazi se na raspravljanje o izmijenjenom planu restrukturiranja dužnika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BC7930">
      <w:pPr>
        <w:ind w:firstLine="708"/>
        <w:jc w:val="both"/>
      </w:pPr>
      <w:r w:rsidRPr="00DA3738">
        <w:t>Dužnik u bitnom</w:t>
      </w:r>
      <w:r w:rsidRPr="00DA3738" w:rsidR="005268F4">
        <w:t xml:space="preserve"> izlaže izmijenjeni</w:t>
      </w:r>
      <w:r w:rsidRPr="00DA3738" w:rsidR="00DA5D95">
        <w:t xml:space="preserve"> plan restrukturiranja.</w:t>
      </w:r>
      <w:r w:rsidRPr="00DA3738">
        <w:t xml:space="preserve"> </w:t>
      </w:r>
    </w:p>
    <w:p w:rsidRPr="00DA3738" w:rsidR="00FE4496" w:rsidP="005268F4" w:rsidRDefault="00FE4496">
      <w:pPr>
        <w:ind w:firstLine="708"/>
        <w:jc w:val="both"/>
      </w:pPr>
    </w:p>
    <w:p w:rsidRPr="00DA3738" w:rsidR="005268F4" w:rsidP="00683565" w:rsidRDefault="00FE4496">
      <w:pPr>
        <w:ind w:firstLine="708"/>
        <w:jc w:val="both"/>
      </w:pPr>
      <w:r w:rsidRPr="00DA3738">
        <w:t>Povjerenik se očitu</w:t>
      </w:r>
      <w:r w:rsidRPr="00DA3738" w:rsidR="00683565">
        <w:t>je o planu restrukturiranja</w:t>
      </w:r>
      <w:r w:rsidRPr="00DA3738" w:rsidR="00F51CAE">
        <w:t xml:space="preserve"> na način da je suglasan s predloženim planom.</w:t>
      </w:r>
    </w:p>
    <w:p w:rsidRPr="00DA3738" w:rsidR="00683565" w:rsidP="00683565" w:rsidRDefault="00683565">
      <w:pPr>
        <w:ind w:firstLine="708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>Pitanja i primjedbi nema.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rPr>
          <w:b/>
        </w:rPr>
        <w:t>Prelazi se na glasovanje o planu restrukturiranja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 xml:space="preserve">Sudac objavljuje da su prema izmijenjenom planu restrukturiranja vjerovnici razvrstani u </w:t>
      </w:r>
      <w:r w:rsidRPr="00DA3738" w:rsidR="00F64B42">
        <w:t>jednu skupinu</w:t>
      </w:r>
      <w:r w:rsidRPr="00DA3738">
        <w:t>.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 xml:space="preserve">Pristupa se glasovanju 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 xml:space="preserve">Sudac utvrđuje da su se vjerovnici pisano na obrascu br. 11. izjasnili, odnosno poziva svakog od nazočnih vjerovnika pojedinačno se izjasniti glasuje li </w:t>
      </w:r>
      <w:r w:rsidRPr="00DA3738">
        <w:rPr>
          <w:b/>
        </w:rPr>
        <w:t>za</w:t>
      </w:r>
      <w:r w:rsidRPr="00DA3738">
        <w:t xml:space="preserve"> ili </w:t>
      </w:r>
      <w:r w:rsidRPr="00DA3738">
        <w:rPr>
          <w:b/>
        </w:rPr>
        <w:t>protiv</w:t>
      </w:r>
      <w:r w:rsidRPr="00DA3738">
        <w:t xml:space="preserve"> plana restrukturiranja</w:t>
      </w:r>
    </w:p>
    <w:p w:rsidRPr="00DA3738" w:rsidR="00D345EF" w:rsidP="005268F4" w:rsidRDefault="00D345EF">
      <w:pPr>
        <w:ind w:firstLine="720"/>
        <w:jc w:val="both"/>
      </w:pPr>
    </w:p>
    <w:p w:rsidRPr="00DA3738" w:rsidR="00D345EF" w:rsidP="005268F4" w:rsidRDefault="00683565">
      <w:pPr>
        <w:ind w:firstLine="720"/>
        <w:jc w:val="both"/>
      </w:pPr>
      <w:r w:rsidRPr="00DA3738">
        <w:t>Utvrđuje se da vjerovnik Književna udruga Krug knjiga u dostavljenim obrascima (list 1672 i 2454 do 2457 spisa) nije zaokružio glasuje li za ili protiv plana restrukturiranja</w:t>
      </w:r>
      <w:r w:rsidRPr="00DA3738" w:rsidR="001C0A51">
        <w:t xml:space="preserve"> pa se u smislu odredbe čl. 58. st. 1. SZ-a smatra da je glasovao protiv plana restrukturiranja.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08"/>
      </w:pPr>
      <w:r w:rsidRPr="00DA3738">
        <w:t>Vjerovnici koji imaju pravo glasa:</w:t>
      </w:r>
    </w:p>
    <w:p w:rsidRPr="00DA3738" w:rsidR="005268F4" w:rsidP="005268F4" w:rsidRDefault="005268F4">
      <w:pPr>
        <w:ind w:firstLine="708"/>
      </w:pPr>
    </w:p>
    <w:tbl>
      <w:tblPr>
        <w:tblStyle w:val="Reetkatablice"/>
        <w:tblW w:w="9397" w:type="dxa"/>
        <w:tblLook w:firstRow="1" w:lastRow="0" w:firstColumn="1" w:lastColumn="0" w:noHBand="0" w:noVBand="1" w:val="04A0"/>
      </w:tblPr>
      <w:tblGrid>
        <w:gridCol w:w="830"/>
        <w:gridCol w:w="663"/>
        <w:gridCol w:w="2696"/>
        <w:gridCol w:w="1536"/>
        <w:gridCol w:w="1816"/>
        <w:gridCol w:w="1856"/>
      </w:tblGrid>
      <w:tr w:rsidRPr="00DA3738" w:rsidR="00DA3738" w:rsidTr="00F32F17">
        <w:tc>
          <w:tcPr>
            <w:tcW w:w="830" w:type="dxa"/>
          </w:tcPr>
          <w:p w:rsidRPr="00DA3738" w:rsidR="00DA624E" w:rsidP="007A613A" w:rsidRDefault="00DA624E">
            <w:pPr>
              <w:jc w:val="both"/>
              <w:rPr>
                <w:b/>
                <w:sz w:val="24"/>
              </w:rPr>
            </w:pPr>
            <w:r w:rsidRPr="00DA3738">
              <w:rPr>
                <w:b/>
                <w:sz w:val="24"/>
              </w:rPr>
              <w:t>Redni broj</w:t>
            </w:r>
          </w:p>
        </w:tc>
        <w:tc>
          <w:tcPr>
            <w:tcW w:w="663" w:type="dxa"/>
          </w:tcPr>
          <w:p w:rsidRPr="00DA3738" w:rsidR="00DA624E" w:rsidP="007A613A" w:rsidRDefault="00DA624E">
            <w:pPr>
              <w:rPr>
                <w:b/>
                <w:bCs/>
                <w:sz w:val="24"/>
              </w:rPr>
            </w:pPr>
            <w:r w:rsidRPr="00DA3738">
              <w:rPr>
                <w:b/>
                <w:bCs/>
                <w:sz w:val="24"/>
              </w:rPr>
              <w:t xml:space="preserve">Rbr </w:t>
            </w:r>
          </w:p>
          <w:p w:rsidRPr="00DA3738" w:rsidR="00DA624E" w:rsidP="007A613A" w:rsidRDefault="00DA624E">
            <w:pPr>
              <w:rPr>
                <w:b/>
                <w:bCs/>
                <w:sz w:val="24"/>
              </w:rPr>
            </w:pPr>
            <w:r w:rsidRPr="00DA3738">
              <w:rPr>
                <w:b/>
                <w:bCs/>
                <w:sz w:val="24"/>
              </w:rPr>
              <w:t xml:space="preserve">prij. </w:t>
            </w:r>
          </w:p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b/>
                <w:bCs/>
                <w:sz w:val="24"/>
              </w:rPr>
              <w:t>tr.</w:t>
            </w:r>
          </w:p>
        </w:tc>
        <w:tc>
          <w:tcPr>
            <w:tcW w:w="2696" w:type="dxa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b/>
                <w:bCs/>
                <w:sz w:val="24"/>
              </w:rPr>
              <w:t>Ime i prezime / Naziv vjerovnika</w:t>
            </w:r>
          </w:p>
        </w:tc>
        <w:tc>
          <w:tcPr>
            <w:tcW w:w="1536" w:type="dxa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b/>
                <w:bCs/>
                <w:sz w:val="24"/>
              </w:rPr>
              <w:t>OIB vjerovnika</w:t>
            </w:r>
          </w:p>
        </w:tc>
        <w:tc>
          <w:tcPr>
            <w:tcW w:w="1816" w:type="dxa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b/>
                <w:bCs/>
                <w:sz w:val="24"/>
              </w:rPr>
              <w:t>Adresa vjerovnika</w:t>
            </w:r>
          </w:p>
        </w:tc>
        <w:tc>
          <w:tcPr>
            <w:tcW w:w="1856" w:type="dxa"/>
          </w:tcPr>
          <w:p w:rsidRPr="00DA3738" w:rsidR="00DA624E" w:rsidP="00FE2DF0" w:rsidRDefault="00DA624E">
            <w:pPr>
              <w:jc w:val="center"/>
              <w:rPr>
                <w:b/>
                <w:sz w:val="24"/>
              </w:rPr>
            </w:pPr>
            <w:r w:rsidRPr="00DA3738">
              <w:rPr>
                <w:b/>
                <w:sz w:val="24"/>
              </w:rPr>
              <w:t>ZA/</w:t>
            </w:r>
          </w:p>
          <w:p w:rsidRPr="00DA3738" w:rsidR="00DA624E" w:rsidP="00FE2DF0" w:rsidRDefault="00DA624E">
            <w:pPr>
              <w:jc w:val="center"/>
              <w:rPr>
                <w:b/>
                <w:sz w:val="24"/>
              </w:rPr>
            </w:pPr>
            <w:r w:rsidRPr="00DA3738">
              <w:rPr>
                <w:b/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24sata društvo s ograničenom odgovornošću za 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78093047651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Oreškovićeva 6H/1,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25 FPS, UDRUGA ZA </w:t>
            </w:r>
            <w:r w:rsidRPr="00DA3738">
              <w:rPr>
                <w:sz w:val="24"/>
              </w:rPr>
              <w:lastRenderedPageBreak/>
              <w:t>AUDIO-VIZUALNA ISTRAŽIVANJA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99291112037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Nova Ves 18, </w:t>
            </w:r>
            <w:r w:rsidRPr="00DA3738">
              <w:rPr>
                <w:sz w:val="24"/>
              </w:rPr>
              <w:lastRenderedPageBreak/>
              <w:t>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A1 Hrvatska društvo s ograničenom odgovornošću za usluge javnih telekomunikacija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29524210204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Vrtni put 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ACT Grupa, potporna zadruga</w:t>
            </w:r>
            <w:r w:rsidRPr="00DA3738" w:rsidR="00753739">
              <w:rPr>
                <w:sz w:val="24"/>
              </w:rPr>
              <w:t xml:space="preserve"> u likvidaciji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37768562666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Dr. Ivana Novaka 38, 40000 Čakovec</w:t>
            </w:r>
          </w:p>
        </w:tc>
        <w:tc>
          <w:tcPr>
            <w:tcW w:w="1856" w:type="dxa"/>
          </w:tcPr>
          <w:p w:rsidRPr="00DA3738" w:rsidR="00DA624E" w:rsidP="00FE2DF0" w:rsidRDefault="001D558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ACT PRINTLAB društvo s ograničenom odgovornošću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21285804919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Dr. Ivana Novaka 38, 40000 Čakovec</w:t>
            </w:r>
          </w:p>
        </w:tc>
        <w:tc>
          <w:tcPr>
            <w:tcW w:w="1856" w:type="dxa"/>
          </w:tcPr>
          <w:p w:rsidRPr="00DA3738" w:rsidR="00DA624E" w:rsidP="00FE2DF0" w:rsidRDefault="0011187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ADRIATIK SERVIS d.o.o. za turizam, usluge, turistička i pomorska agencija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18224994403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Srebrenska 1, 20000 Dubrovnik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AGM društvo s ograničenom odgovornošću za izdavaštvo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37620818018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Mihanovićeva 28, 10000 Zagreb</w:t>
            </w:r>
          </w:p>
        </w:tc>
        <w:tc>
          <w:tcPr>
            <w:tcW w:w="1856" w:type="dxa"/>
          </w:tcPr>
          <w:p w:rsidRPr="00DA3738" w:rsidR="00DA624E" w:rsidP="00FE2DF0" w:rsidRDefault="00096E9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AGRO EKO 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19498483246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Prisavlje 2, 10000 Zagreb</w:t>
            </w:r>
          </w:p>
        </w:tc>
        <w:tc>
          <w:tcPr>
            <w:tcW w:w="1856" w:type="dxa"/>
          </w:tcPr>
          <w:p w:rsidRPr="00DA3738" w:rsidR="00DA624E" w:rsidP="00FE2DF0" w:rsidRDefault="00DF20C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AHERONT d.o.o. za usluge informacijskog društva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45801844630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Antuna Štrbana 6,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AKADEMSKA KNJIGA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104498097      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Vojvode Mišića 1, 21000 Novi Sad, Srbija</w:t>
            </w:r>
          </w:p>
        </w:tc>
        <w:tc>
          <w:tcPr>
            <w:tcW w:w="1856" w:type="dxa"/>
          </w:tcPr>
          <w:p w:rsidRPr="00DA3738" w:rsidR="00DA624E" w:rsidP="00FE2DF0" w:rsidRDefault="009B5D7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AKTIVA INFO društvo s ograničenom odgovornošću za informatičke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67851072083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Bobovica 8a, 10430 Samobor</w:t>
            </w:r>
          </w:p>
        </w:tc>
        <w:tc>
          <w:tcPr>
            <w:tcW w:w="1856" w:type="dxa"/>
          </w:tcPr>
          <w:p w:rsidRPr="00DA3738" w:rsidR="00DA624E" w:rsidP="00FE2DF0" w:rsidRDefault="00012D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ALCA društvo s ograničenom odgovornošću za graditeljstvo,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87288591561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Banovine Hrvatske 26b, 43000 Bjelovar</w:t>
            </w:r>
          </w:p>
        </w:tc>
        <w:tc>
          <w:tcPr>
            <w:tcW w:w="1856" w:type="dxa"/>
          </w:tcPr>
          <w:p w:rsidRPr="00DA3738" w:rsidR="00DA624E" w:rsidP="00FE2DF0" w:rsidRDefault="00012D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ALENKA BADURINA MLADIĆ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00951589843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Štefanićeva ulica  6,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ALFA dioničko društvo za izdavačke, grafičke i trgovačke poslove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07189160632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Ves 23 a, 10000 Zagreb</w:t>
            </w:r>
          </w:p>
        </w:tc>
        <w:tc>
          <w:tcPr>
            <w:tcW w:w="1856" w:type="dxa"/>
          </w:tcPr>
          <w:p w:rsidRPr="00DA3738" w:rsidR="00DA624E" w:rsidP="00FE2DF0" w:rsidRDefault="007823C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ALGORITAM društvo s ograničenom odgovornošću za vanjsku i unutarnju trgovinu inozemnom literaturom, informatiku i </w:t>
            </w:r>
            <w:r w:rsidRPr="00DA3738">
              <w:rPr>
                <w:sz w:val="24"/>
              </w:rPr>
              <w:lastRenderedPageBreak/>
              <w:t>nakladništvo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11544939570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Harambašićeva 19,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ALKA SCRIPT d.o.o.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10350279556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Nehajska 42, 10000 Zagreb</w:t>
            </w:r>
          </w:p>
        </w:tc>
        <w:tc>
          <w:tcPr>
            <w:tcW w:w="1856" w:type="dxa"/>
          </w:tcPr>
          <w:p w:rsidRPr="00DA3738" w:rsidR="00DA624E" w:rsidP="00FE2DF0" w:rsidRDefault="00096E9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ALLIANZ ZAGREB dioničko društvo za osiguranje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23759810849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Heinzelova 70,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ALTAGAMA društvo s ograničenom odgovornošću za nakladništvo,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44762208796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Bauera Antuna 7,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ANTE KRSTULOVIĆ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31959584677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Kranjčevićeva 7, 21000 Split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ANA TOT, vlasnik ANTIPOD, obrt za nakladništvo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56705651047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Petra Zoranića 30, 31207 Tenja</w:t>
            </w:r>
          </w:p>
        </w:tc>
        <w:tc>
          <w:tcPr>
            <w:tcW w:w="1856" w:type="dxa"/>
          </w:tcPr>
          <w:p w:rsidRPr="00DA3738" w:rsidR="00DA624E" w:rsidP="00FE2DF0" w:rsidRDefault="00FD1C7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ANTROPOZOFSKO DRUŠTVO HRVATSKE "MARIJA SOFIJA"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25324799745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Ul. baruna Trenka 4, 10000 Zagreb</w:t>
            </w:r>
          </w:p>
        </w:tc>
        <w:tc>
          <w:tcPr>
            <w:tcW w:w="1856" w:type="dxa"/>
          </w:tcPr>
          <w:p w:rsidRPr="00DA3738" w:rsidR="00DA624E" w:rsidP="00FE2DF0" w:rsidRDefault="00EE028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APIOS d.o.o. za trgovinu naftnim derivatima i plinovima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72594208197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Budmanijeva 5,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ARKZIN d.o.o. za usluge i 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84102710040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Sokolgradska 58, 10000 Zagreb</w:t>
            </w:r>
          </w:p>
        </w:tc>
        <w:tc>
          <w:tcPr>
            <w:tcW w:w="1856" w:type="dxa"/>
          </w:tcPr>
          <w:p w:rsidRPr="00DA3738" w:rsidR="00DA624E" w:rsidP="00FE2DF0" w:rsidRDefault="001D558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ART-BOOK CONCEPT d.o.o. za izdavačku djelatnost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54214803955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Milana Šenoe 18 O, 10000 Zagreb</w:t>
            </w:r>
          </w:p>
        </w:tc>
        <w:tc>
          <w:tcPr>
            <w:tcW w:w="1856" w:type="dxa"/>
          </w:tcPr>
          <w:p w:rsidRPr="00DA3738" w:rsidR="00DA624E" w:rsidP="00FE2DF0" w:rsidRDefault="007823C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MIRJANA MARTAN, vlasnik ARTMEDIA, obrt za multimediju i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80875865427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M. P. Miškine 43, 42000 Varaždin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BEGEN, društvo s ograničenom odgovornošću za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64151646889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Milana Šenoe 18/0, 10000 Zagreb</w:t>
            </w:r>
          </w:p>
        </w:tc>
        <w:tc>
          <w:tcPr>
            <w:tcW w:w="1856" w:type="dxa"/>
          </w:tcPr>
          <w:p w:rsidRPr="00DA3738" w:rsidR="00DA624E" w:rsidP="00FE2DF0" w:rsidRDefault="00F8178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BL-PROMET jednostavno društvo s ograničenom odgovornošću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03579620995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Gvozdanska ulica 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BLOK - LOKALNA BAZA ZA OSVJEŽAVANJE KULTURE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21741449778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Adžijina 11, 10000 Zagreb</w:t>
            </w:r>
          </w:p>
        </w:tc>
        <w:tc>
          <w:tcPr>
            <w:tcW w:w="1856" w:type="dxa"/>
          </w:tcPr>
          <w:p w:rsidRPr="00DA3738" w:rsidR="00DA624E" w:rsidP="00FE2DF0" w:rsidRDefault="00E2276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BOMIS d.o.o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27468374673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Kralja Zvonimira 14, 21000 Split</w:t>
            </w:r>
          </w:p>
        </w:tc>
        <w:tc>
          <w:tcPr>
            <w:tcW w:w="1856" w:type="dxa"/>
          </w:tcPr>
          <w:p w:rsidRPr="00DA3738" w:rsidR="00DA624E" w:rsidP="00FE2DF0" w:rsidRDefault="00BF089B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BULAJA NAKLADA, </w:t>
            </w:r>
            <w:r w:rsidRPr="00DA3738">
              <w:rPr>
                <w:sz w:val="24"/>
              </w:rPr>
              <w:lastRenderedPageBreak/>
              <w:t>društvo s ograničenom odgovornošću za nakladničku djelatnost,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73852828801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Radnički dol 8, </w:t>
            </w:r>
            <w:r w:rsidRPr="00DA3738">
              <w:rPr>
                <w:sz w:val="24"/>
              </w:rPr>
              <w:lastRenderedPageBreak/>
              <w:t>10000 Zagreb</w:t>
            </w:r>
          </w:p>
        </w:tc>
        <w:tc>
          <w:tcPr>
            <w:tcW w:w="1856" w:type="dxa"/>
          </w:tcPr>
          <w:p w:rsidRPr="00DA3738" w:rsidR="00DA624E" w:rsidP="00FE2DF0" w:rsidRDefault="0039571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 S ZAGREB d.o.o. za servis motornih vozila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93202998603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Tratinska 32, 10000 Zagreb</w:t>
            </w:r>
          </w:p>
        </w:tc>
        <w:tc>
          <w:tcPr>
            <w:tcW w:w="1856" w:type="dxa"/>
          </w:tcPr>
          <w:p w:rsidRPr="00DA3738" w:rsidR="00DA624E" w:rsidP="00FE2DF0" w:rsidRDefault="00BF089B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CEKAPE CENTAR ZA KREATIVNO PISANJE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72527226756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Amruševa 10, 10000 Zagreb</w:t>
            </w:r>
          </w:p>
        </w:tc>
        <w:tc>
          <w:tcPr>
            <w:tcW w:w="1856" w:type="dxa"/>
          </w:tcPr>
          <w:p w:rsidRPr="00DA3738" w:rsidR="00DA624E" w:rsidP="00FE2DF0" w:rsidRDefault="00E8496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CENTAR MCS društvo s ograničenom odgovornošću za trgovinu i informatički inženjering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39122275975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 Vranovinski ogranak 2, 10000 Zagreb</w:t>
            </w:r>
          </w:p>
        </w:tc>
        <w:tc>
          <w:tcPr>
            <w:tcW w:w="1856" w:type="dxa"/>
          </w:tcPr>
          <w:p w:rsidRPr="00DA3738" w:rsidR="00DA624E" w:rsidP="00FE2DF0" w:rsidRDefault="00CD106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CENTAR ZA POVIJESNA ISTRAŽIVANJA ROVINJ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43090176176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Matteotti 13, 52210 Rovinj</w:t>
            </w:r>
          </w:p>
        </w:tc>
        <w:tc>
          <w:tcPr>
            <w:tcW w:w="1856" w:type="dxa"/>
          </w:tcPr>
          <w:p w:rsidRPr="00DA3738" w:rsidR="00DA624E" w:rsidP="00FE2DF0" w:rsidRDefault="001E3D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CENTAR ZA ŽENSKE STUDIJE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32142719262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Dolac 8, 10000 Zagreb</w:t>
            </w:r>
          </w:p>
        </w:tc>
        <w:tc>
          <w:tcPr>
            <w:tcW w:w="1856" w:type="dxa"/>
          </w:tcPr>
          <w:p w:rsidRPr="00DA3738" w:rsidR="00DA624E" w:rsidP="00FE2DF0" w:rsidRDefault="00CD106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CID-NOVA društvo s ograničenom odgovornošću za izdavačku djelatnost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20059505991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cesta 120,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ZORAN SENTA, vlasnik DAF  OBRT ZA IZDAVANJE KNJIGA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96546093863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Mainza 27, 10000 Zagreb</w:t>
            </w:r>
          </w:p>
        </w:tc>
        <w:tc>
          <w:tcPr>
            <w:tcW w:w="1856" w:type="dxa"/>
          </w:tcPr>
          <w:p w:rsidRPr="00DA3738" w:rsidR="00DA624E" w:rsidP="00FE2DF0" w:rsidRDefault="00CD106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DALLAS društvo s ograničenom odgovornošću za izdavaštvo, kulturu, posredovanje, zastupanje, konzalting, marketing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24347475593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Paromlinska 49/I,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DELTAKONT, društvo s ograničenom odgovornošću za usluge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36858130491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Tkalčićeva 13,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DENONA, proizvodnja, trgovina i usluge, društvo s ograničenom odgovornošću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97373082565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Getaldićeva 1, 10000 Zagreb</w:t>
            </w:r>
          </w:p>
        </w:tc>
        <w:tc>
          <w:tcPr>
            <w:tcW w:w="1856" w:type="dxa"/>
          </w:tcPr>
          <w:p w:rsidRPr="00DA3738" w:rsidR="00DA624E" w:rsidP="00FE2DF0" w:rsidRDefault="003030BF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DESPOT INFINITUS d.o.o. za nakladništvo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46602631231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Uskopska ulica 9, 10000 Zagreb</w:t>
            </w:r>
          </w:p>
        </w:tc>
        <w:tc>
          <w:tcPr>
            <w:tcW w:w="1856" w:type="dxa"/>
          </w:tcPr>
          <w:p w:rsidRPr="00DA3738" w:rsidR="00DA624E" w:rsidP="00FE2DF0" w:rsidRDefault="00297DA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DETECTA društvo s ograničenom odgovornošću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06007733626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Lomnička 36, 10410 Velika Gorica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DHAR MEDIA d.o.o. za </w:t>
            </w:r>
            <w:r w:rsidRPr="00DA3738">
              <w:rPr>
                <w:sz w:val="24"/>
              </w:rPr>
              <w:lastRenderedPageBreak/>
              <w:t>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85221801627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Ulica Kralja </w:t>
            </w:r>
            <w:r w:rsidRPr="00DA3738">
              <w:rPr>
                <w:sz w:val="24"/>
              </w:rPr>
              <w:lastRenderedPageBreak/>
              <w:t>Zvonimira 66, 10000 Zagreb</w:t>
            </w:r>
          </w:p>
        </w:tc>
        <w:tc>
          <w:tcPr>
            <w:tcW w:w="1856" w:type="dxa"/>
          </w:tcPr>
          <w:p w:rsidRPr="00DA3738" w:rsidR="00DA624E" w:rsidP="00FE2DF0" w:rsidRDefault="00FD79A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49.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DHL International d.o.o, hitna dostava širom svijeta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79069474349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Utinjska 40,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DISKURS d.o.o. za tržišne komunikacije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59794563182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Alberta Ognjana Štrige 4, 10000 Zagreb</w:t>
            </w:r>
          </w:p>
        </w:tc>
        <w:tc>
          <w:tcPr>
            <w:tcW w:w="1856" w:type="dxa"/>
          </w:tcPr>
          <w:p w:rsidRPr="00DA3738" w:rsidR="00DA624E" w:rsidP="00FE2DF0" w:rsidRDefault="000F6CD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DISPUT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57889075561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Dubrava 37, 10000 Zagreb</w:t>
            </w:r>
          </w:p>
        </w:tc>
        <w:tc>
          <w:tcPr>
            <w:tcW w:w="1856" w:type="dxa"/>
          </w:tcPr>
          <w:p w:rsidRPr="00DA3738" w:rsidR="00DA624E" w:rsidP="00FE2DF0" w:rsidRDefault="00FD79A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DUBRAVKO MALJUNA, vlasnik DIZAJN I TISAK "MADRAS"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11359678032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Paška 33C, 10000 Zagreb</w:t>
            </w:r>
          </w:p>
        </w:tc>
        <w:tc>
          <w:tcPr>
            <w:tcW w:w="1856" w:type="dxa"/>
          </w:tcPr>
          <w:p w:rsidRPr="00DA3738" w:rsidR="00DA624E" w:rsidP="00FE2DF0" w:rsidRDefault="009F332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DOBAR PARTNER društvo s ograničenom odgovornošću za trgovinu, proizvodnju, usluge i turizam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65278787645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Siniše Glavaševića 6,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DOMINO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15804783376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Ožujska 9,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DOMINOVIĆ društvo s ograničenom odgovornošću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39753545974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Trnjanska cesta 54 a, 10000 Zagreb</w:t>
            </w:r>
          </w:p>
        </w:tc>
        <w:tc>
          <w:tcPr>
            <w:tcW w:w="1856" w:type="dxa"/>
          </w:tcPr>
          <w:p w:rsidRPr="00DA3738" w:rsidR="00DA624E" w:rsidP="00FE2DF0" w:rsidRDefault="00297DA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DOMUS NOBILIS d.o.o. za građenje, projektiranje i nadzor nad građenjem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95477203184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Josipa Stadlera 76,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59.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DRAGANA VUJATOVIĆ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52892197120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slobode 29/C, 31300 Beli Manastir</w:t>
            </w:r>
          </w:p>
        </w:tc>
        <w:tc>
          <w:tcPr>
            <w:tcW w:w="1856" w:type="dxa"/>
          </w:tcPr>
          <w:p w:rsidRPr="00DA3738" w:rsidR="00DA624E" w:rsidP="00FE2DF0" w:rsidRDefault="003030BF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DRUGA FAZA jednostavno društvo s ograničenom odgovornošću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59760560694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Stupnička 2, 10000 Zagreb</w:t>
            </w:r>
          </w:p>
        </w:tc>
        <w:tc>
          <w:tcPr>
            <w:tcW w:w="1856" w:type="dxa"/>
          </w:tcPr>
          <w:p w:rsidRPr="00DA3738" w:rsidR="00DA624E" w:rsidP="00FE2DF0" w:rsidRDefault="000F6CD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DRUGA PRIČA 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49760801536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Schrottova 2, 10000 Zagreb</w:t>
            </w:r>
          </w:p>
        </w:tc>
        <w:tc>
          <w:tcPr>
            <w:tcW w:w="1856" w:type="dxa"/>
          </w:tcPr>
          <w:p w:rsidRPr="00DA3738" w:rsidR="00DA624E" w:rsidP="00FE2DF0" w:rsidRDefault="00EE028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DRUŠTVO HRVATSKIH KNJIŽEVNIKA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14928074436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bana Josipa Jelačića 7/I,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DRUŠTVO LOVREĆANA ZAGREB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49990213015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Kušlanova 59, 10000 Zagreb</w:t>
            </w:r>
          </w:p>
        </w:tc>
        <w:tc>
          <w:tcPr>
            <w:tcW w:w="1856" w:type="dxa"/>
          </w:tcPr>
          <w:p w:rsidRPr="00DA3738" w:rsidR="00DA624E" w:rsidP="00FE2DF0" w:rsidRDefault="0058057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DRUŠTVO POVJESNIČARA UMJETNOSTI </w:t>
            </w:r>
            <w:r w:rsidRPr="00DA3738">
              <w:rPr>
                <w:sz w:val="24"/>
              </w:rPr>
              <w:lastRenderedPageBreak/>
              <w:t>HRVATSKE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63621765720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Preradovićeva 44, 10000 Zagreb</w:t>
            </w:r>
          </w:p>
        </w:tc>
        <w:tc>
          <w:tcPr>
            <w:tcW w:w="1856" w:type="dxa"/>
          </w:tcPr>
          <w:p w:rsidRPr="00DA3738" w:rsidR="00DA624E" w:rsidP="00FE2DF0" w:rsidRDefault="0058057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DRUŠTVO POVJESNIČARA UMJETNOSTI RIJEKE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61697066868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Muzejski trg 1, 51000 Rijeka</w:t>
            </w:r>
          </w:p>
        </w:tc>
        <w:tc>
          <w:tcPr>
            <w:tcW w:w="1856" w:type="dxa"/>
          </w:tcPr>
          <w:p w:rsidRPr="00DA3738" w:rsidR="00DA624E" w:rsidP="00FE2DF0" w:rsidRDefault="00494AA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DRUŠTVO ZA ISTRAŽIVANJE TROSTRUKOG LOGORA JASENOVAC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28062871821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Pavlenski put 7d, 10000 Zagreb</w:t>
            </w:r>
          </w:p>
        </w:tc>
        <w:tc>
          <w:tcPr>
            <w:tcW w:w="1856" w:type="dxa"/>
          </w:tcPr>
          <w:p w:rsidRPr="00DA3738" w:rsidR="00DA624E" w:rsidP="00FE2DF0" w:rsidRDefault="0058057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DRŽAVNI ARHIV U ZAGREBU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37363837470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Opatička 29, 10000 Zagreb</w:t>
            </w:r>
          </w:p>
        </w:tc>
        <w:tc>
          <w:tcPr>
            <w:tcW w:w="1856" w:type="dxa"/>
          </w:tcPr>
          <w:p w:rsidRPr="00DA3738" w:rsidR="00DA624E" w:rsidP="00FE2DF0" w:rsidRDefault="00494AA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69.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DUHOVNA EKONOMIJA j.d.o.o. za savjetovanje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60247486349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Vinogradska cesta 6 B, 10000 Zagreb</w:t>
            </w:r>
          </w:p>
        </w:tc>
        <w:tc>
          <w:tcPr>
            <w:tcW w:w="1856" w:type="dxa"/>
          </w:tcPr>
          <w:p w:rsidRPr="00DA3738" w:rsidR="00DA624E" w:rsidP="00FE2DF0" w:rsidRDefault="00C52B9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DURIEUX, društvo s ograničenom odgovornošću za izdavačku i tiskarsku djelatnost, trgovinu, usluge i uvoz-izvoz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40498868827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Šulekova 23, 10000 Zagreb</w:t>
            </w:r>
          </w:p>
        </w:tc>
        <w:tc>
          <w:tcPr>
            <w:tcW w:w="1856" w:type="dxa"/>
          </w:tcPr>
          <w:p w:rsidRPr="00DA3738" w:rsidR="00DA624E" w:rsidP="00FE2DF0" w:rsidRDefault="00FD79A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 PLUS, d.o.o. za unutarnju i vanjsku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93923226222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Gospodarska 16/C, 10255 Donji Stupnik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EDICIJE BOŽIČEVIĆ d.o.o. za savjetovanje i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35912685868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kralja Tomislava 18, 10000 Zagreb</w:t>
            </w:r>
          </w:p>
        </w:tc>
        <w:tc>
          <w:tcPr>
            <w:tcW w:w="1856" w:type="dxa"/>
          </w:tcPr>
          <w:p w:rsidRPr="00DA3738" w:rsidR="00DA624E" w:rsidP="00FE2DF0" w:rsidRDefault="00494AA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EDIT RIJEKA novinsko - izdavačka ustanova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05411016988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Zvonimirova 20a, 51000 Rijeka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EKOKON-EKONOMSKI KONZALTING, društvo s ograničenom odgovornošću, za konzalting u području investicija, marketinga i procjene vrijednosti imovine, posovne usluge i razvojna istraživanja na području turizma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11860805120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Vinkovačka ulica 25, 21000 Split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ELIA PEKICA PAGON - vlastita naklada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27218363421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Pantovčak 196A, 10000 Zagreb</w:t>
            </w:r>
          </w:p>
        </w:tc>
        <w:tc>
          <w:tcPr>
            <w:tcW w:w="1856" w:type="dxa"/>
          </w:tcPr>
          <w:p w:rsidRPr="00DA3738" w:rsidR="00DA624E" w:rsidP="00FE2DF0" w:rsidRDefault="00C9430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ERRATA CORRIGE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95392351180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Musalež 88, 52440 Poreč</w:t>
            </w:r>
          </w:p>
        </w:tc>
        <w:tc>
          <w:tcPr>
            <w:tcW w:w="1856" w:type="dxa"/>
          </w:tcPr>
          <w:p w:rsidRPr="00DA3738" w:rsidR="00DA624E" w:rsidP="00FE2DF0" w:rsidRDefault="001D28D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ESKADRILA društvo s ograničenom odgovornošću za </w:t>
            </w:r>
            <w:r w:rsidRPr="00DA3738">
              <w:rPr>
                <w:sz w:val="24"/>
              </w:rPr>
              <w:lastRenderedPageBreak/>
              <w:t>izdavaštvo,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859852524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15. Trokut 1/B, 10000 Zagreb</w:t>
            </w:r>
          </w:p>
        </w:tc>
        <w:tc>
          <w:tcPr>
            <w:tcW w:w="1856" w:type="dxa"/>
          </w:tcPr>
          <w:p w:rsidRPr="00DA3738" w:rsidR="00DA624E" w:rsidP="00FE2DF0" w:rsidRDefault="00C9430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ETNOGRAFSKI MUZEJ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99544354954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Ivana Mažuranića 14, 10000 Zagreb</w:t>
            </w:r>
          </w:p>
        </w:tc>
        <w:tc>
          <w:tcPr>
            <w:tcW w:w="1856" w:type="dxa"/>
          </w:tcPr>
          <w:p w:rsidRPr="00DA3738" w:rsidR="00DA624E" w:rsidP="00FE2DF0" w:rsidRDefault="00494AA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79.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EUROFUTURA društvo s ograničenom odgovornošću za nakladništvo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31698188622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Domobranska 4, 10000 Zagreb</w:t>
            </w:r>
          </w:p>
        </w:tc>
        <w:tc>
          <w:tcPr>
            <w:tcW w:w="1856" w:type="dxa"/>
          </w:tcPr>
          <w:p w:rsidRPr="00DA3738" w:rsidR="00DA624E" w:rsidP="00FE2DF0" w:rsidRDefault="003C4A5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EUROHERC osiguranje - dioničko društvo za osiguranje imovine i osoba i druge poslove osiguranja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22694857747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282,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EUROLIBER društvo s ograničenom odgovornošću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68615871091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Mihovila Pavlinovića 1, 21000 Split</w:t>
            </w:r>
          </w:p>
        </w:tc>
        <w:tc>
          <w:tcPr>
            <w:tcW w:w="1856" w:type="dxa"/>
          </w:tcPr>
          <w:p w:rsidRPr="00DA3738" w:rsidR="00DA624E" w:rsidP="00FE2DF0" w:rsidRDefault="00A7744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EVENIO društvo s ograničenom odgovornošću za izdavaštvo,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69863470363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Dravska 5, 42000 Varaždin</w:t>
            </w:r>
          </w:p>
        </w:tc>
        <w:tc>
          <w:tcPr>
            <w:tcW w:w="1856" w:type="dxa"/>
          </w:tcPr>
          <w:p w:rsidRPr="00DA3738" w:rsidR="00DA624E" w:rsidP="00FE2DF0" w:rsidRDefault="003C4A5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EX LIBRIS društvo s ograničenom odgovornošću za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98621891566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Riva Boduli 3b, 51000 Rijeka</w:t>
            </w:r>
          </w:p>
        </w:tc>
        <w:tc>
          <w:tcPr>
            <w:tcW w:w="1856" w:type="dxa"/>
          </w:tcPr>
          <w:p w:rsidRPr="00DA3738" w:rsidR="00DA624E" w:rsidP="00FE2DF0" w:rsidRDefault="003C4A5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FACTUM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81603361175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Ves 18, 10000 Zagreb</w:t>
            </w:r>
          </w:p>
        </w:tc>
        <w:tc>
          <w:tcPr>
            <w:tcW w:w="1856" w:type="dxa"/>
          </w:tcPr>
          <w:p w:rsidRPr="00DA3738" w:rsidR="00DA624E" w:rsidP="00FE2DF0" w:rsidRDefault="009B66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FANTAZIST j.d.o.o.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17760020997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J. Slavenskog 14,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FIGULUS d.o.o. za izdavaštvo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41294135705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Franje Gažija 2, 48000 Koprivnica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FINANCIJSKA AGENCIJA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85821130368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70,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89.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FOKUS KOMUNIKACIJE društvo s ograničenom odgovornošću za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29036559343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Trnjanska 105, 10000 Zagreb</w:t>
            </w:r>
          </w:p>
        </w:tc>
        <w:tc>
          <w:tcPr>
            <w:tcW w:w="1856" w:type="dxa"/>
          </w:tcPr>
          <w:p w:rsidRPr="00DA3738" w:rsidR="00DA624E" w:rsidP="00FE2DF0" w:rsidRDefault="00842F7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FORTUNA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86828835656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Palmotićeva 28, 10000 Zagreb</w:t>
            </w:r>
          </w:p>
        </w:tc>
        <w:tc>
          <w:tcPr>
            <w:tcW w:w="1856" w:type="dxa"/>
          </w:tcPr>
          <w:p w:rsidRPr="00DA3738" w:rsidR="00DA624E" w:rsidP="00FE2DF0" w:rsidRDefault="00842F7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FORUM,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33127072619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Industrijska zona IK, 23000 Murvica</w:t>
            </w:r>
          </w:p>
        </w:tc>
        <w:tc>
          <w:tcPr>
            <w:tcW w:w="1856" w:type="dxa"/>
          </w:tcPr>
          <w:p w:rsidRPr="00DA3738" w:rsidR="00DA624E" w:rsidP="00FE2DF0" w:rsidRDefault="003D36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FUNDITUS d.o.o. za poslovanje nekretninama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58777640005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Lopatinečka 13,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GABRIELE NAKLADA RIJEČ jednostavno društvo s ograničenom odgovornošću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8985212000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Martićeva 67, 10000 Zagreb</w:t>
            </w:r>
          </w:p>
        </w:tc>
        <w:tc>
          <w:tcPr>
            <w:tcW w:w="1856" w:type="dxa"/>
          </w:tcPr>
          <w:p w:rsidRPr="00DA3738" w:rsidR="00DA624E" w:rsidP="00FE2DF0" w:rsidRDefault="004707E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GEROMAR d.o.o. za proizvodnju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59222169394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Zdenci 3/I, 10431 Bestovje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GLOBAN KOVAČEVIĆ DAJA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88805077772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 odvojak kamenih svatova 10, 10298 Jablanovec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GLOSA društvo s ograničenom odgovornošću za novinsko - nakladničku djelatnost i poslovne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62702092724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Kršinićeva 14, 51000 Rijeka</w:t>
            </w:r>
          </w:p>
        </w:tc>
        <w:tc>
          <w:tcPr>
            <w:tcW w:w="1856" w:type="dxa"/>
          </w:tcPr>
          <w:p w:rsidRPr="00DA3738" w:rsidR="00DA624E" w:rsidP="00FE2DF0" w:rsidRDefault="001E3D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GOPAL društvo s ograničenom odgovornošću za trgovinu, uvoz-izvoz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74587173715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Palinovečka 43, 10000 Zagreb</w:t>
            </w:r>
          </w:p>
        </w:tc>
        <w:tc>
          <w:tcPr>
            <w:tcW w:w="1856" w:type="dxa"/>
          </w:tcPr>
          <w:p w:rsidRPr="00DA3738" w:rsidR="00DA624E" w:rsidP="00FE2DF0" w:rsidRDefault="00494AA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GORDAN PANDŽA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49740059225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Božidara Magovca 63, 10000 Zagreb</w:t>
            </w:r>
          </w:p>
        </w:tc>
        <w:tc>
          <w:tcPr>
            <w:tcW w:w="1856" w:type="dxa"/>
          </w:tcPr>
          <w:p w:rsidRPr="00DA3738" w:rsidR="00DA624E" w:rsidP="00FE2DF0" w:rsidRDefault="00E80B8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99.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GRAD RIJEKA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54382731928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Korzo 16, 51000 Rijeka</w:t>
            </w:r>
          </w:p>
        </w:tc>
        <w:tc>
          <w:tcPr>
            <w:tcW w:w="1856" w:type="dxa"/>
          </w:tcPr>
          <w:p w:rsidRPr="00DA3738" w:rsidR="00FC604C" w:rsidP="00FC604C" w:rsidRDefault="00FC604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GRAD ZAGREB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61817894937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Stjepana Radića 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GRADSKA KNJIŽNICA IVAN GORAN KOVAČIĆ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41231362351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Ljudevita Šestića 1, 47000 Karlovac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GRADSKA KNJIŽNICA SOLIN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45530353856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Zvonimirova 117 D, 21210 Solin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GRUPA VERN d.o.o. za komunikacije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64835483360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Drage Iblera 10, 10000 Zagreb</w:t>
            </w:r>
          </w:p>
        </w:tc>
        <w:tc>
          <w:tcPr>
            <w:tcW w:w="1856" w:type="dxa"/>
          </w:tcPr>
          <w:p w:rsidRPr="00DA3738" w:rsidR="00DA624E" w:rsidP="00FE2DF0" w:rsidRDefault="00DA624E">
            <w:pPr>
              <w:jc w:val="center"/>
              <w:rPr>
                <w:sz w:val="24"/>
              </w:rPr>
            </w:pP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HARFA d.o.o. za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51223715781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Rodrigina 4, 21000 Split</w:t>
            </w:r>
          </w:p>
        </w:tc>
        <w:tc>
          <w:tcPr>
            <w:tcW w:w="1856" w:type="dxa"/>
          </w:tcPr>
          <w:p w:rsidRPr="00DA3738" w:rsidR="00DA624E" w:rsidP="00FE2DF0" w:rsidRDefault="00735FA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ALEN ŠILOBOD, vlasnik HARŠA Obrt za trgovinu, usluge i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73222432084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Ante Starčevića 15, 10432 Bregana</w:t>
            </w:r>
          </w:p>
        </w:tc>
        <w:tc>
          <w:tcPr>
            <w:tcW w:w="1856" w:type="dxa"/>
          </w:tcPr>
          <w:p w:rsidRPr="00DA3738" w:rsidR="00DA624E" w:rsidP="00FE2DF0" w:rsidRDefault="00004BD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HELMING jednostavno </w:t>
            </w:r>
            <w:r w:rsidRPr="00DA3738">
              <w:rPr>
                <w:sz w:val="24"/>
              </w:rPr>
              <w:lastRenderedPageBreak/>
              <w:t>društvo s ograničenom odgovornošću za ronilačke radove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73357323387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Matije Gupca </w:t>
            </w:r>
            <w:r w:rsidRPr="00DA3738">
              <w:rPr>
                <w:sz w:val="24"/>
              </w:rPr>
              <w:lastRenderedPageBreak/>
              <w:t>17, 51000 Rijeka</w:t>
            </w:r>
          </w:p>
        </w:tc>
        <w:tc>
          <w:tcPr>
            <w:tcW w:w="1856" w:type="dxa"/>
          </w:tcPr>
          <w:p w:rsidRPr="00DA3738" w:rsidR="00DA624E" w:rsidP="00FE2DF0" w:rsidRDefault="009B66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HP - Hrvatska pošta d.d.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87311810356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Jurišićeva 13,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HRVATSKA AKADEMIJA ZNANOSTI I UMJETNOSTI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61989185242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Nikole Šubića Zrinskog 11,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HRVATSKA GOSPODARSKA KOMORA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85167032587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Rooseveltov trg 2, 10000 Zagreb</w:t>
            </w:r>
          </w:p>
        </w:tc>
        <w:tc>
          <w:tcPr>
            <w:tcW w:w="1856" w:type="dxa"/>
          </w:tcPr>
          <w:p w:rsidRPr="00DA3738" w:rsidR="00DA624E" w:rsidP="00FE2DF0" w:rsidRDefault="00E80B8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HRVATSKA RADIOTELEVIZIJA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68419124305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Prisavlje 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HRVATSKA SVEUČILIŠNA NAKLADA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58597177555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68, 10000 Zagreb</w:t>
            </w:r>
          </w:p>
        </w:tc>
        <w:tc>
          <w:tcPr>
            <w:tcW w:w="1856" w:type="dxa"/>
          </w:tcPr>
          <w:p w:rsidRPr="00DA3738" w:rsidR="00DA624E" w:rsidP="00FE2DF0" w:rsidRDefault="00762D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HRVATSKE VODE, pravna osoba za upravljanje vodama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28921383001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220,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CENTAR INTERNACIONALNOG TEATARSKOG INSTITUTA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14590133971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Basaričekova 24, 10000 Zagreb</w:t>
            </w:r>
          </w:p>
        </w:tc>
        <w:tc>
          <w:tcPr>
            <w:tcW w:w="1856" w:type="dxa"/>
          </w:tcPr>
          <w:p w:rsidRPr="00DA3738" w:rsidR="00DA624E" w:rsidP="00FE2DF0" w:rsidRDefault="00022DA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CENTAR ZA ISTRAŽIVAČKO NOVINARSTVO I SLOBODU MEDIJA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68800865154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Matije Divkovića 7, 10000 Zagreb</w:t>
            </w:r>
          </w:p>
        </w:tc>
        <w:tc>
          <w:tcPr>
            <w:tcW w:w="1856" w:type="dxa"/>
          </w:tcPr>
          <w:p w:rsidRPr="00DA3738" w:rsidR="00DA624E" w:rsidP="00FE2DF0" w:rsidRDefault="00921EB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DRŽAVNI ARHIV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46144176176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Marulićev trg 21,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FILMSKI SAVEZ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29355825482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Tuškanac 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119.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INSTITUT ZA POVIJEST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23296176633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Opatička 10,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RESTAURATORSKI ZAVOD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8647229584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Nike Grškovića 23,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HRVATSKI TELEKOM d.d.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81793146560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Radnička cesta 21,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HRVATSKO DIZAJNERSKO DRUŠTVO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69713516544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Boškovićeva 18, 10000 Zagreb</w:t>
            </w:r>
          </w:p>
        </w:tc>
        <w:tc>
          <w:tcPr>
            <w:tcW w:w="1856" w:type="dxa"/>
          </w:tcPr>
          <w:p w:rsidRPr="00DA3738" w:rsidR="00DA624E" w:rsidP="00FE2DF0" w:rsidRDefault="0061234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HRVATSKO DRUŠTVO GLAZBENIH TEORETIČARA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44481653673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Palmotićeva 2, 10000 Zagreb</w:t>
            </w:r>
          </w:p>
        </w:tc>
        <w:tc>
          <w:tcPr>
            <w:tcW w:w="1856" w:type="dxa"/>
          </w:tcPr>
          <w:p w:rsidRPr="00DA3738" w:rsidR="00DA624E" w:rsidP="00FE2DF0" w:rsidRDefault="00022DA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HRVATSKO </w:t>
            </w:r>
            <w:r w:rsidRPr="00DA3738">
              <w:rPr>
                <w:sz w:val="24"/>
              </w:rPr>
              <w:lastRenderedPageBreak/>
              <w:t>DRUŠTVO PISACA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80804655206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Basaričekova </w:t>
            </w:r>
            <w:r w:rsidRPr="00DA3738">
              <w:rPr>
                <w:sz w:val="24"/>
              </w:rPr>
              <w:lastRenderedPageBreak/>
              <w:t>24, 10000 Zagreb</w:t>
            </w:r>
          </w:p>
        </w:tc>
        <w:tc>
          <w:tcPr>
            <w:tcW w:w="1856" w:type="dxa"/>
          </w:tcPr>
          <w:p w:rsidRPr="00DA3738" w:rsidR="00DA624E" w:rsidP="00FE2DF0" w:rsidRDefault="00735FA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HRVATSKO DRUŠTVO SKLADATELJA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56668956985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Berislavićeva 9,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HRVATSKO FILOLOŠKO DRUŠTVO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77853441718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Ivana Lučića 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128.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HRVATSKO FILOZOFSKO DRUŠTVO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6756605498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I. Lučića 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HUM NAKLADA društvo s ograničenom odgovornošću za izdavaštvo,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33117612310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Mandrovićeva 3a, 10000 Zagreb</w:t>
            </w:r>
          </w:p>
        </w:tc>
        <w:tc>
          <w:tcPr>
            <w:tcW w:w="1856" w:type="dxa"/>
          </w:tcPr>
          <w:p w:rsidRPr="00DA3738" w:rsidR="00DA624E" w:rsidP="00FE2DF0" w:rsidRDefault="00481F5B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HVALJEN BUDI društvo s ograničenom odgovornošću za turizam i ugostiteljstvo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81742701785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Janka Holjca 31, 10000 Zagreb</w:t>
            </w:r>
          </w:p>
        </w:tc>
        <w:tc>
          <w:tcPr>
            <w:tcW w:w="1856" w:type="dxa"/>
          </w:tcPr>
          <w:p w:rsidRPr="00DA3738" w:rsidR="00DA624E" w:rsidP="00FE2DF0" w:rsidRDefault="00004BD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IBIS - GRAFIKA društvo s ograničenom odgovornošću za grafičke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55305844525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 Ravnice 25, 10000 Zagreb</w:t>
            </w:r>
          </w:p>
        </w:tc>
        <w:tc>
          <w:tcPr>
            <w:tcW w:w="1856" w:type="dxa"/>
          </w:tcPr>
          <w:p w:rsidRPr="00DA3738" w:rsidR="00DA624E" w:rsidP="00FE2DF0" w:rsidRDefault="00CB4B0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VLADIMIR RAJAK, vlasnik INDIGO  GRAFIČKI OBRT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18433504216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Šestinski dol 72, 10000 Zagreb</w:t>
            </w:r>
          </w:p>
        </w:tc>
        <w:tc>
          <w:tcPr>
            <w:tcW w:w="1856" w:type="dxa"/>
          </w:tcPr>
          <w:p w:rsidRPr="00DA3738" w:rsidR="00DA624E" w:rsidP="00FE2DF0" w:rsidRDefault="00CB4B0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INFORMATIKA PROJEKT d.o.o. za usluge, proizvodnju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48389948166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Vladimira Varićaka 7, 10000 Zagreb</w:t>
            </w:r>
          </w:p>
        </w:tc>
        <w:tc>
          <w:tcPr>
            <w:tcW w:w="1856" w:type="dxa"/>
          </w:tcPr>
          <w:p w:rsidRPr="00DA3738" w:rsidR="00DA624E" w:rsidP="00FE2DF0" w:rsidRDefault="00CB4B0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DRUŠTVENIH ZNANOSTI IVO PILAR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32840574937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Marulićev trg 19/I, 10000 Zagreb</w:t>
            </w:r>
          </w:p>
        </w:tc>
        <w:tc>
          <w:tcPr>
            <w:tcW w:w="1856" w:type="dxa"/>
          </w:tcPr>
          <w:p w:rsidRPr="00DA3738" w:rsidR="00DA624E" w:rsidP="00FE2DF0" w:rsidRDefault="00880D0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ZA ARHEOLOGIJU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59796264563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Ljudevita Gaja 32,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139.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ZA ETNOLOGIJU I FOLKLORISTIKU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37781872772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Šubićeva 42, 10000 Zagreb</w:t>
            </w:r>
          </w:p>
        </w:tc>
        <w:tc>
          <w:tcPr>
            <w:tcW w:w="1856" w:type="dxa"/>
          </w:tcPr>
          <w:p w:rsidRPr="00DA3738" w:rsidR="00DA624E" w:rsidP="00FE2DF0" w:rsidRDefault="0033691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ZA FILOZOFIJU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43667021597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54, 10000 Zagreb</w:t>
            </w:r>
          </w:p>
        </w:tc>
        <w:tc>
          <w:tcPr>
            <w:tcW w:w="1856" w:type="dxa"/>
          </w:tcPr>
          <w:p w:rsidRPr="00DA3738" w:rsidR="00DA624E" w:rsidP="00FE2DF0" w:rsidRDefault="0033691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ZA HRVATSKI JEZIK I JEZIKOSLOVLJE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12268324202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Republike Austrije 16,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INSTITUT ZA NOVE MEDIJE I E-DEMOKRACIJU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26906005281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Šibenska 1,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INTEREUROPA, logističke usluge, društvo s ograničenom odgovornošću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85514716931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Josipa Lončara 3,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INTERMED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5154003661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Vlahe Stulića 6, 10000 Zagreb</w:t>
            </w:r>
          </w:p>
        </w:tc>
        <w:tc>
          <w:tcPr>
            <w:tcW w:w="1856" w:type="dxa"/>
          </w:tcPr>
          <w:p w:rsidRPr="00DA3738" w:rsidR="00DA624E" w:rsidP="00FE2DF0" w:rsidRDefault="00481F5B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IVANA GLAVAŠ BAKIJA, vl. IRIS ILLYRICA, OBRT ZA INTELEKTUALNE USLUGE, 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77735338649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Goranska 20A, 10020 Veliko Polje</w:t>
            </w:r>
          </w:p>
        </w:tc>
        <w:tc>
          <w:tcPr>
            <w:tcW w:w="1856" w:type="dxa"/>
          </w:tcPr>
          <w:p w:rsidRPr="00DA3738" w:rsidR="00DA624E" w:rsidP="00FE2DF0" w:rsidRDefault="002D1A2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ISKON INTERNET d.d. za informatiku i telekomunikacije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36779353407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Garićgradska 18,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 ENC - samostalna naknada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41177395410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Mije Srnaka 78, 44250 Petrinja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JAVNA USTANOVA SPOMEN PODRUČJE JASENOVAC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37280079200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Braće Radić 147, 44330 Jasenovac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149.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JESENSKI I TURK d.o.o. za izdavaštvo,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40195112114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Sokolgradska 58, 10000 Zagreb</w:t>
            </w:r>
          </w:p>
        </w:tc>
        <w:tc>
          <w:tcPr>
            <w:tcW w:w="1856" w:type="dxa"/>
          </w:tcPr>
          <w:p w:rsidRPr="00DA3738" w:rsidR="00DA624E" w:rsidP="00FE2DF0" w:rsidRDefault="00D868F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KARISTA d.o.o. za grafičku djelatnost i prevođenje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96650549525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Kušlanova 57, 10000 Zagreb</w:t>
            </w:r>
          </w:p>
        </w:tc>
        <w:tc>
          <w:tcPr>
            <w:tcW w:w="1856" w:type="dxa"/>
          </w:tcPr>
          <w:p w:rsidRPr="00DA3738" w:rsidR="00DA624E" w:rsidP="00FE2DF0" w:rsidRDefault="00FC221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KARITATIVNI FOND UPT  NE ŽIVI ČOVJEK SAMO O KRUHU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44947715486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Luke Botića 4, 31400 Đakovo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KIGEN d.o.o. za izdavačku djelatnost u stečaju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66224969171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Fancevljev prilaz 5, 10000 Zagreb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KLUB SUŠAČANA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29422436595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Franje Račkoga 1B, 51000 Rijeka</w:t>
            </w:r>
          </w:p>
        </w:tc>
        <w:tc>
          <w:tcPr>
            <w:tcW w:w="1856" w:type="dxa"/>
          </w:tcPr>
          <w:p w:rsidRPr="00DA3738" w:rsidR="00DA624E" w:rsidP="00FE2DF0" w:rsidRDefault="00BA17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KNJIGA U CENTRU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81764499494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Predraga Heruca 4, 10000 Zagreb</w:t>
            </w:r>
          </w:p>
        </w:tc>
        <w:tc>
          <w:tcPr>
            <w:tcW w:w="1856" w:type="dxa"/>
          </w:tcPr>
          <w:p w:rsidRPr="00DA3738" w:rsidR="00DA624E" w:rsidP="00FE2DF0" w:rsidRDefault="00762D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KNJIGRA d.o.o. za 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10486940337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Jabukovac 15, 10000 Zagreb</w:t>
            </w:r>
          </w:p>
        </w:tc>
        <w:tc>
          <w:tcPr>
            <w:tcW w:w="1856" w:type="dxa"/>
          </w:tcPr>
          <w:p w:rsidRPr="00DA3738" w:rsidR="00DA624E" w:rsidP="00FE2DF0" w:rsidRDefault="002D1A2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KNJIŽEVNA UDRUGA KRUG KNJIGA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37664372522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A. Bauera 2, 10000 Zagreb</w:t>
            </w:r>
          </w:p>
        </w:tc>
        <w:tc>
          <w:tcPr>
            <w:tcW w:w="1856" w:type="dxa"/>
          </w:tcPr>
          <w:p w:rsidRPr="00DA3738" w:rsidR="00DA624E" w:rsidP="00FE2DF0" w:rsidRDefault="0096173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KNJIŽEVNI KRUG SPLIT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83009352931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Ispod ure 3,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159.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KNJIŽNICA I ČITAONICA ŠENKOVEC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4547761506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J.Bedekovića 11, 40000 Šenkovec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Komunalno društvo VODOVOD I KANALIZACIJA </w:t>
            </w:r>
            <w:r w:rsidRPr="00DA3738">
              <w:rPr>
                <w:sz w:val="24"/>
              </w:rPr>
              <w:lastRenderedPageBreak/>
              <w:t>društvo s ograničenom odgovornošću za vodoopskrbu i odvodnju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80805858278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Dolac 14,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KONTAKT PLUS 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46466402309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Vukovarska 114,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KRŠĆANSKA SADAŠNJOST društvo s ograničenom odgovornošću za nakladničku i tiskarsku djelatnosti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79817762581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Marulićev trg 14,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KRUZAK društvo s ograničenom odgovornošću za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21224041317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Zastavnice 29, 10000 Zagreb</w:t>
            </w:r>
          </w:p>
        </w:tc>
        <w:tc>
          <w:tcPr>
            <w:tcW w:w="1856" w:type="dxa"/>
          </w:tcPr>
          <w:p w:rsidRPr="00DA3738" w:rsidR="00DA624E" w:rsidP="00FE2DF0" w:rsidRDefault="003F1FD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KUGLER d.o.o. za unutarnju i vanjsku trgovinu, zastupanje i posredovanje roba i usluga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12998254447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Srednjaci 19, 10000 Zagreb</w:t>
            </w:r>
          </w:p>
        </w:tc>
        <w:tc>
          <w:tcPr>
            <w:tcW w:w="1856" w:type="dxa"/>
          </w:tcPr>
          <w:p w:rsidRPr="00DA3738" w:rsidR="00DA624E" w:rsidP="00FE2DF0" w:rsidRDefault="00660A5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KULTURNO-UMJETNIČKO DRUŠTVO "BAKLJE"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19280579883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Milutina Barača 26, 51000 Rijeka</w:t>
            </w:r>
          </w:p>
        </w:tc>
        <w:tc>
          <w:tcPr>
            <w:tcW w:w="1856" w:type="dxa"/>
          </w:tcPr>
          <w:p w:rsidRPr="00DA3738" w:rsidR="00DA624E" w:rsidP="00FE2DF0" w:rsidRDefault="0001483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LANOVA FESTUM jednostavno društvo s ograničenom odgovornošću za trgovinu i usluge u stečaju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84628017940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43,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LEKSIKOGRAFSKI ZAVOD MIROSLAV KRLEŽA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49894241709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Frankopanska 26, 10000 Zagreb</w:t>
            </w:r>
          </w:p>
        </w:tc>
        <w:tc>
          <w:tcPr>
            <w:tcW w:w="1856" w:type="dxa"/>
          </w:tcPr>
          <w:p w:rsidRPr="00DA3738" w:rsidR="00DA624E" w:rsidP="00FE2DF0" w:rsidRDefault="000C35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169.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LEKTIRA d. o. o. za izdavaštvo,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5611146154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Sveta Lucija 51B, 51221 Kostrena</w:t>
            </w:r>
          </w:p>
        </w:tc>
        <w:tc>
          <w:tcPr>
            <w:tcW w:w="1856" w:type="dxa"/>
          </w:tcPr>
          <w:p w:rsidRPr="00DA3738" w:rsidR="00DA624E" w:rsidP="00FE2DF0" w:rsidRDefault="0004027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LEO - COMMERCE nakladničko, turističko, trgovačko, izvozno - uvozno društvo s ograničenom odgovornošću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77979889506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Dobriše Cesarića 32, 51000 Rijeka</w:t>
            </w:r>
          </w:p>
        </w:tc>
        <w:tc>
          <w:tcPr>
            <w:tcW w:w="1856" w:type="dxa"/>
          </w:tcPr>
          <w:p w:rsidRPr="00DA3738" w:rsidR="00DA624E" w:rsidP="00FE2DF0" w:rsidRDefault="0004027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LEYKAM INTERNATIONAL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12856557744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Ilica 42, 10000 Zagreb</w:t>
            </w:r>
          </w:p>
        </w:tc>
        <w:tc>
          <w:tcPr>
            <w:tcW w:w="1856" w:type="dxa"/>
          </w:tcPr>
          <w:p w:rsidRPr="00DA3738" w:rsidR="00DA624E" w:rsidP="00FE2DF0" w:rsidRDefault="003F1FD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LIBRICON d.o.o. za nakladništvo, trgovinu, turizam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12500690762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Bleiweisova 18, 10000 Zagreb</w:t>
            </w:r>
          </w:p>
        </w:tc>
        <w:tc>
          <w:tcPr>
            <w:tcW w:w="1856" w:type="dxa"/>
          </w:tcPr>
          <w:p w:rsidRPr="00DA3738" w:rsidR="00DA624E" w:rsidP="00FE2DF0" w:rsidRDefault="0004027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LIKARIJA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73337648815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Tržić Tounjski, Ključ 39, 47300 Tounj</w:t>
            </w:r>
          </w:p>
        </w:tc>
        <w:tc>
          <w:tcPr>
            <w:tcW w:w="1856" w:type="dxa"/>
          </w:tcPr>
          <w:p w:rsidRPr="00DA3738" w:rsidR="00DA624E" w:rsidP="00FE2DF0" w:rsidRDefault="009270B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LINGUA, obrt za poduku stranih jezika i prevođenje, vl. ORNELA RANČIĆ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75724428649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Obala kralja Tomislava 13, 21300 Makarska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LITTERIS društvo s ograničenom odgovornošću za nakladništvo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1493545031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Gračanske dužice 21,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LUNIK, trgovina i usluge, društvo s ograničenom odgovornošću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39896978807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Vitasovićeva poljana 11, 10000 Zagreb</w:t>
            </w:r>
          </w:p>
        </w:tc>
        <w:tc>
          <w:tcPr>
            <w:tcW w:w="1856" w:type="dxa"/>
          </w:tcPr>
          <w:p w:rsidRPr="00DA3738" w:rsidR="00DA624E" w:rsidP="00FE2DF0" w:rsidRDefault="0004027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M.E.P., d.o.o. za poslovne usluge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50090625176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Marijana Haberlea 10, 10000 Zagreb</w:t>
            </w:r>
          </w:p>
        </w:tc>
        <w:tc>
          <w:tcPr>
            <w:tcW w:w="1856" w:type="dxa"/>
          </w:tcPr>
          <w:p w:rsidRPr="00DA3738" w:rsidR="00DA624E" w:rsidP="00FE2DF0" w:rsidRDefault="0013366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MACULA LAB d.o.o. za proizvodnju,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48115656000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Božidara Adžije 38,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179.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MADOO društvo s ograničenom odgovornošću za trgovinu i usluge, turistička agencija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49542832310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Gospodarska 1, 42202 Trnovec</w:t>
            </w:r>
          </w:p>
        </w:tc>
        <w:tc>
          <w:tcPr>
            <w:tcW w:w="1856" w:type="dxa"/>
          </w:tcPr>
          <w:p w:rsidRPr="00DA3738" w:rsidR="00DA624E" w:rsidP="00FE2DF0" w:rsidRDefault="00D94E5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MALA PERFORMERSKA SCENA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19674528282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Ilirski trg 6,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MALEŠEVIĆ BOGDAN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31846179265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Voćarska cesta 84B,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MARGELOV INSTITUT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71839264199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Stupnička 18/IV, 10000 Zagreb</w:t>
            </w:r>
          </w:p>
        </w:tc>
        <w:tc>
          <w:tcPr>
            <w:tcW w:w="1856" w:type="dxa"/>
          </w:tcPr>
          <w:p w:rsidRPr="00DA3738" w:rsidR="00DA624E" w:rsidP="00FE2DF0" w:rsidRDefault="00283F3B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MATEJČIĆ BARBARA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42014721240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Marulićev trg 8, 10000 Zagreb</w:t>
            </w:r>
          </w:p>
        </w:tc>
        <w:tc>
          <w:tcPr>
            <w:tcW w:w="1856" w:type="dxa"/>
          </w:tcPr>
          <w:p w:rsidRPr="00DA3738" w:rsidR="00DA624E" w:rsidP="00FE2DF0" w:rsidRDefault="00880D0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MATICA HRVATSKA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79893058381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Matice Hrvatske 2, 10000 Zagreb</w:t>
            </w:r>
          </w:p>
        </w:tc>
        <w:tc>
          <w:tcPr>
            <w:tcW w:w="1856" w:type="dxa"/>
          </w:tcPr>
          <w:p w:rsidRPr="00DA3738" w:rsidR="00DA624E" w:rsidP="00FE2DF0" w:rsidRDefault="00FB12B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MATICA MAKEDONACA U HRVATSKOJ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33273951751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Otona Ivekovića 25, 10360 Sesvete</w:t>
            </w:r>
          </w:p>
        </w:tc>
        <w:tc>
          <w:tcPr>
            <w:tcW w:w="1856" w:type="dxa"/>
          </w:tcPr>
          <w:p w:rsidRPr="00DA3738" w:rsidR="00DA624E" w:rsidP="00FE2DF0" w:rsidRDefault="00D868F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MEANDAR MEDIA d.o.o. za proizvodnju, produkciju i promociju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23603203647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Kordunska ulica 5, 10000 Zagreb</w:t>
            </w:r>
          </w:p>
        </w:tc>
        <w:tc>
          <w:tcPr>
            <w:tcW w:w="1856" w:type="dxa"/>
          </w:tcPr>
          <w:p w:rsidRPr="00DA3738" w:rsidR="00DA624E" w:rsidP="00FE2DF0" w:rsidRDefault="000A7AD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MEDITERRAN PUBLISHING</w:t>
            </w:r>
          </w:p>
        </w:tc>
        <w:tc>
          <w:tcPr>
            <w:tcW w:w="1536" w:type="dxa"/>
            <w:vAlign w:val="center"/>
          </w:tcPr>
          <w:p w:rsidRPr="00DA3738" w:rsidR="00DA624E" w:rsidP="00744A4D" w:rsidRDefault="00744A4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104443391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Republike, 21000 Novi Sad</w:t>
            </w:r>
          </w:p>
        </w:tc>
        <w:tc>
          <w:tcPr>
            <w:tcW w:w="1856" w:type="dxa"/>
          </w:tcPr>
          <w:p w:rsidRPr="00DA3738" w:rsidR="00DA624E" w:rsidP="00FE2DF0" w:rsidRDefault="00201C2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189.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MENSIS AV d.o.o. za </w:t>
            </w:r>
            <w:r w:rsidRPr="00DA3738">
              <w:rPr>
                <w:sz w:val="24"/>
              </w:rPr>
              <w:lastRenderedPageBreak/>
              <w:t>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66411260710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Markuševečka </w:t>
            </w:r>
            <w:r w:rsidRPr="00DA3738">
              <w:rPr>
                <w:sz w:val="24"/>
              </w:rPr>
              <w:lastRenderedPageBreak/>
              <w:t>cesta 20 C, 10000 Zagreb</w:t>
            </w:r>
          </w:p>
        </w:tc>
        <w:tc>
          <w:tcPr>
            <w:tcW w:w="1856" w:type="dxa"/>
          </w:tcPr>
          <w:p w:rsidRPr="00DA3738" w:rsidR="00DA624E" w:rsidP="00FE2DF0" w:rsidRDefault="00DA1BE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MERIDIJANI Obrt za izdavačku djelatnost, trgovinu i usluge - vlasnik PETRA SOMEK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93687324069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Obrtnička 17, 10430 Samobor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MIRJANA DODIG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62768588834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Kralja Zvonimira 89,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MIŠO NEJAŠMIĆ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89834901160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Božidara Magovca 39, 10000 Zagreb</w:t>
            </w:r>
          </w:p>
        </w:tc>
        <w:tc>
          <w:tcPr>
            <w:tcW w:w="1856" w:type="dxa"/>
          </w:tcPr>
          <w:p w:rsidRPr="00DA3738" w:rsidR="00DA624E" w:rsidP="00FE2DF0" w:rsidRDefault="00DF287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MLADEN LOJKIĆ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40380516985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Matije Gupca 23, 43541 Sirač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MNEMOZINA MENTOR d.o.o.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16995708200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Trpinjska 5,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MORSKI VODIČI društvo s ograničenom odgovornošću za promidžbu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69241506388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Savska 141, 10000 Zagreb</w:t>
            </w:r>
          </w:p>
        </w:tc>
        <w:tc>
          <w:tcPr>
            <w:tcW w:w="1856" w:type="dxa"/>
          </w:tcPr>
          <w:p w:rsidRPr="00DA3738" w:rsidR="00DA624E" w:rsidP="00FE2DF0" w:rsidRDefault="004707E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MOTIVACIJSKI GOVORNIK d.o.o. za poslovno savjetovanje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82983879816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Vijenac Frane Gotovca 1, 10000 Zagreb</w:t>
            </w:r>
          </w:p>
        </w:tc>
        <w:tc>
          <w:tcPr>
            <w:tcW w:w="1856" w:type="dxa"/>
          </w:tcPr>
          <w:p w:rsidRPr="00DA3738" w:rsidR="00DA624E" w:rsidP="00FE2DF0" w:rsidRDefault="00FB12B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MOZAIK KNJIGA društvo s ograničenom odgovornošću za 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57010186553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Karlovačka cesta 24a, 10000 Zagreb</w:t>
            </w:r>
          </w:p>
        </w:tc>
        <w:tc>
          <w:tcPr>
            <w:tcW w:w="1856" w:type="dxa"/>
          </w:tcPr>
          <w:p w:rsidRPr="00DA3738" w:rsidR="00DA624E" w:rsidP="00FE2DF0" w:rsidRDefault="009A610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199.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MULTIMEDIJALNI INSTITUT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21660899838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Preradovićeva 18,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MUSIC PLAY d.o.o. za oblikovanje u glazbenoj kulturi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96928957185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Prespanska 30,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 GRADA RIJEKE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54866235165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Muzejski trg 1/1,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 GRADA ZAGREBA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68127446342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Opatička 20,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 SUVREMENE UMJETNOSTI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78352024822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Avenija Dubrovnik 17,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MUZEJ ZA UMJETNOST I OBRT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2728849314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Republike Hrvatske 10, 10000 Zagreb</w:t>
            </w:r>
          </w:p>
        </w:tc>
        <w:tc>
          <w:tcPr>
            <w:tcW w:w="1856" w:type="dxa"/>
          </w:tcPr>
          <w:p w:rsidRPr="00DA3738" w:rsidR="00DA624E" w:rsidP="00FE2DF0" w:rsidRDefault="00D94E5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NACIONALNA I SVEUČILIŠNA KNJIŽNICA U ZAGREBU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84838770814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Hrvatske bratske zajednice 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CERES d.o.o. za proizvodnju,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94419785201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Prilaz Gjure Deželića 40,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EMIL ČIĆ jednostavno društvo s ograničenom odgovornošću za tiskarske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65493873846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Ante Starčevića 8, 23420 Benkovac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209.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FIBRA d.o.o. za izdavačku i računalnu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17893469429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R. Cimermana 36A,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JURČIĆ društvo s ograničenom odgovornošću za izdavaštvo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83225646865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Ivana Kukuljevića 9, 10000 Zagreb</w:t>
            </w:r>
          </w:p>
        </w:tc>
        <w:tc>
          <w:tcPr>
            <w:tcW w:w="1856" w:type="dxa"/>
          </w:tcPr>
          <w:p w:rsidRPr="00DA3738" w:rsidR="00DA624E" w:rsidP="00FE2DF0" w:rsidRDefault="009F332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KVARNER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45212948769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Ogulinska 17, 51250 Novi Vinodolski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LJEVAK, društvo s ograničenom odgovornošću za nakladničku djelatnost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80364394364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Kopačevski put 1c, 10000 Zagreb</w:t>
            </w:r>
          </w:p>
        </w:tc>
        <w:tc>
          <w:tcPr>
            <w:tcW w:w="1856" w:type="dxa"/>
          </w:tcPr>
          <w:p w:rsidRPr="00DA3738" w:rsidR="00DA624E" w:rsidP="00FE2DF0" w:rsidRDefault="00C5397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NIKA, OBRT ZA USLUGE I TRGOVINU, VL. KATA IVANKOVIĆ MARIĆ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5554562471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Amruševa 10, 10000 Zagreb</w:t>
            </w:r>
          </w:p>
        </w:tc>
        <w:tc>
          <w:tcPr>
            <w:tcW w:w="1856" w:type="dxa"/>
          </w:tcPr>
          <w:p w:rsidRPr="00DA3738" w:rsidR="00DA624E" w:rsidP="00FE2DF0" w:rsidRDefault="004707E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OCEANMORE, društvo s ograničenom odgovornošću za izdavaštvo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27813117925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Vladimira Ruždjaka 37, 10000 Zagreb</w:t>
            </w:r>
          </w:p>
        </w:tc>
        <w:tc>
          <w:tcPr>
            <w:tcW w:w="1856" w:type="dxa"/>
          </w:tcPr>
          <w:p w:rsidRPr="00DA3738" w:rsidR="00DA624E" w:rsidP="00FE2DF0" w:rsidRDefault="009A610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PELAGO društvo s ograničenom odgovornošću za nakladničku djelatnost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18509105666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Zagrebačka 33/1, 10430 Samobor</w:t>
            </w:r>
          </w:p>
        </w:tc>
        <w:tc>
          <w:tcPr>
            <w:tcW w:w="1856" w:type="dxa"/>
          </w:tcPr>
          <w:p w:rsidRPr="00DA3738" w:rsidR="00DA624E" w:rsidP="00FE2DF0" w:rsidRDefault="00061B6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SLAP izdavačko i grafičko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70108447975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dr. Franje Tuđmana 33, 10450 Jastrebarsko</w:t>
            </w:r>
          </w:p>
        </w:tc>
        <w:tc>
          <w:tcPr>
            <w:tcW w:w="1856" w:type="dxa"/>
          </w:tcPr>
          <w:p w:rsidRPr="00DA3738" w:rsidR="00DA624E" w:rsidP="00FE2DF0" w:rsidRDefault="00E84964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ULIKS trgovina i izdavačka djelatnost d. o. 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18705563551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Čavalsko 17, 51000 Rijeka</w:t>
            </w:r>
          </w:p>
        </w:tc>
        <w:tc>
          <w:tcPr>
            <w:tcW w:w="1856" w:type="dxa"/>
          </w:tcPr>
          <w:p w:rsidRPr="00DA3738" w:rsidR="00DA624E" w:rsidP="00FE2DF0" w:rsidRDefault="00C3598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VAL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91925093837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Ivana Zajca 20/II, 51000 Rijeka</w:t>
            </w:r>
          </w:p>
        </w:tc>
        <w:tc>
          <w:tcPr>
            <w:tcW w:w="1856" w:type="dxa"/>
          </w:tcPr>
          <w:p w:rsidRPr="00DA3738" w:rsidR="00DA624E" w:rsidP="00FE2DF0" w:rsidRDefault="00040E62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219.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NAKLADA VEBLE društvo s ograničenom odgovornošću za izdavačku djelatnost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70428822356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Kraljevićeva 5, 10000 Zagreb</w:t>
            </w:r>
          </w:p>
        </w:tc>
        <w:tc>
          <w:tcPr>
            <w:tcW w:w="1856" w:type="dxa"/>
          </w:tcPr>
          <w:p w:rsidRPr="00DA3738" w:rsidR="00DA624E" w:rsidP="00FE2DF0" w:rsidRDefault="00805B7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64546066176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Savski Gaj XIII. put 6,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NAŠA DJECA društvo s ograničenom odgovornošću za 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95753870939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Velika cesta 90, 10000 Zagreb</w:t>
            </w:r>
          </w:p>
        </w:tc>
        <w:tc>
          <w:tcPr>
            <w:tcW w:w="1856" w:type="dxa"/>
          </w:tcPr>
          <w:p w:rsidRPr="00DA3738" w:rsidR="00FE2DF0" w:rsidP="00FE2DF0" w:rsidRDefault="00FE2DF0">
            <w:pPr>
              <w:rPr>
                <w:sz w:val="24"/>
              </w:rPr>
            </w:pPr>
          </w:p>
          <w:p w:rsidRPr="00DA3738" w:rsidR="00FE2DF0" w:rsidP="00FE2DF0" w:rsidRDefault="00FE2DF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NERETVA, društvo s ograničenom odgovornošću za nakladničku djelatnost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6010765687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Vrapčanska draga 2, 10000 Zagreb</w:t>
            </w:r>
          </w:p>
        </w:tc>
        <w:tc>
          <w:tcPr>
            <w:tcW w:w="1856" w:type="dxa"/>
          </w:tcPr>
          <w:p w:rsidRPr="00DA3738" w:rsidR="00DA624E" w:rsidP="00FE2DF0" w:rsidRDefault="0051126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AKROPOLA - KULTURNA UDRUGA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21603362218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Ilica 36, 10000 Zagreb</w:t>
            </w:r>
          </w:p>
        </w:tc>
        <w:tc>
          <w:tcPr>
            <w:tcW w:w="1856" w:type="dxa"/>
          </w:tcPr>
          <w:p w:rsidRPr="00DA3738" w:rsidR="00DA624E" w:rsidP="00FE2DF0" w:rsidRDefault="00D7423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ARKA društvo s ograničenom odgovornošću za trgovinu i intelektualne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1768527874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Tkalčićeva 44, 10000 Zagreb</w:t>
            </w:r>
          </w:p>
        </w:tc>
        <w:tc>
          <w:tcPr>
            <w:tcW w:w="1856" w:type="dxa"/>
          </w:tcPr>
          <w:p w:rsidRPr="00DA3738" w:rsidR="00DA624E" w:rsidP="00FE2DF0" w:rsidRDefault="0007400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NOVA STVARNOST društvo s ograničenom odgovornošću za izdavačku djelatnost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9061841576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Kaptol 21, 10000 Zagreb</w:t>
            </w:r>
          </w:p>
        </w:tc>
        <w:tc>
          <w:tcPr>
            <w:tcW w:w="1856" w:type="dxa"/>
          </w:tcPr>
          <w:p w:rsidRPr="00DA3738" w:rsidR="00DA624E" w:rsidP="00FE2DF0" w:rsidRDefault="0051126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NOVENA izdavaštvo, trgovina i usluge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82441405695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Ogrizovićeva 28 B, 10000 Zagreb</w:t>
            </w:r>
          </w:p>
        </w:tc>
        <w:tc>
          <w:tcPr>
            <w:tcW w:w="1856" w:type="dxa"/>
          </w:tcPr>
          <w:p w:rsidRPr="00DA3738" w:rsidR="00DA624E" w:rsidP="00FE2DF0" w:rsidRDefault="0007400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NOVI VAL društvo s ograničenom odgovornošću za grafičku djelatnost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7378869839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Balokovićeva 65, 10000 Zagreb</w:t>
            </w:r>
          </w:p>
        </w:tc>
        <w:tc>
          <w:tcPr>
            <w:tcW w:w="1856" w:type="dxa"/>
          </w:tcPr>
          <w:p w:rsidRPr="00DA3738" w:rsidR="00DA624E" w:rsidP="00FE2DF0" w:rsidRDefault="0007400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ZORAN BOŠKOVIĆ, vlasnik Obrt za proizvodnju, trgovinu i usluge NAKLADA BOŠKOVIĆ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92507733972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Ive Tijardovića 22,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229.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BOŽO DUJMOVIĆ, </w:t>
            </w:r>
            <w:r w:rsidRPr="00DA3738">
              <w:rPr>
                <w:sz w:val="24"/>
              </w:rPr>
              <w:lastRenderedPageBreak/>
              <w:t xml:space="preserve">vlasnik OBRT ZA IZDAVANJE KNJIGA "NAKLADA BREZA" 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19566994343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Pančićeva 9, </w:t>
            </w:r>
            <w:r w:rsidRPr="00DA3738">
              <w:rPr>
                <w:sz w:val="24"/>
              </w:rPr>
              <w:lastRenderedPageBreak/>
              <w:t>10000 Zagreb</w:t>
            </w:r>
          </w:p>
        </w:tc>
        <w:tc>
          <w:tcPr>
            <w:tcW w:w="1856" w:type="dxa"/>
          </w:tcPr>
          <w:p w:rsidRPr="00DA3738" w:rsidR="00DA624E" w:rsidP="00FE2DF0" w:rsidRDefault="00CE293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OGRANAK MATICE HRVATSKE  U VINKOVCIMA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90249163765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Jurja Dalmatinca 22, 32100 Vinkovci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OGRANAK MATICE HRVATSKE OSIJEK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60643120410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J. J. Strossmayera 1, 31000 Osijek</w:t>
            </w:r>
          </w:p>
        </w:tc>
        <w:tc>
          <w:tcPr>
            <w:tcW w:w="1856" w:type="dxa"/>
          </w:tcPr>
          <w:p w:rsidRPr="00DA3738" w:rsidR="00DA624E" w:rsidP="00FE2DF0" w:rsidRDefault="00C9593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OGRANAK MATICE HRVATSKE U BIZOVCU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68480729256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Kralja Tomislava 89, 31222 Bizovac</w:t>
            </w:r>
          </w:p>
        </w:tc>
        <w:tc>
          <w:tcPr>
            <w:tcW w:w="1856" w:type="dxa"/>
          </w:tcPr>
          <w:p w:rsidRPr="00DA3738" w:rsidR="00DA624E" w:rsidP="00FE2DF0" w:rsidRDefault="00593A2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OGRANAK MATICE HRVATSKE U DUBROVNIKU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07113669352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Između polača 28, 20000 Dubrovnik</w:t>
            </w:r>
          </w:p>
        </w:tc>
        <w:tc>
          <w:tcPr>
            <w:tcW w:w="1856" w:type="dxa"/>
          </w:tcPr>
          <w:p w:rsidRPr="00DA3738" w:rsidR="00DA624E" w:rsidP="00FE2DF0" w:rsidRDefault="00593A2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OGRANAK MATICE HRVATSKE- SISAK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71974653514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Rimska 9, 44000 Sisak</w:t>
            </w:r>
          </w:p>
        </w:tc>
        <w:tc>
          <w:tcPr>
            <w:tcW w:w="1856" w:type="dxa"/>
          </w:tcPr>
          <w:p w:rsidRPr="00DA3738" w:rsidR="00DA624E" w:rsidP="00FE2DF0" w:rsidRDefault="00BC40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OMONIA društvo s ograničenom odgovornošću za usluge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07277570938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Poljička 5,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OPĆA BOLNICA DUBROVNIK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75970517069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Dr. Roka Mišetića 2, 20000 Dubrovnik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238.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OPUS GRADNA j.d.o.o. za djelatnost nakladnika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00402779076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Giznik 70, 10430 Samobor</w:t>
            </w:r>
          </w:p>
        </w:tc>
        <w:tc>
          <w:tcPr>
            <w:tcW w:w="1856" w:type="dxa"/>
          </w:tcPr>
          <w:p w:rsidRPr="00DA3738" w:rsidR="00DA624E" w:rsidP="00FE2DF0" w:rsidRDefault="00CE293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PAN-LIBER društvo s ograničenom odgovornošću za novinsko-nakladničku djelatnost i trgovinu u stečaju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01940839562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Gupčeva 14a,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PARADOX društvo s ograničenom odgovornošću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52477341273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Milutina Barača 7, 51000 Rijeka</w:t>
            </w:r>
          </w:p>
        </w:tc>
        <w:tc>
          <w:tcPr>
            <w:tcW w:w="1856" w:type="dxa"/>
          </w:tcPr>
          <w:p w:rsidRPr="00DA3738" w:rsidR="00DA624E" w:rsidP="00FE2DF0" w:rsidRDefault="00F31F5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PBZ CARD društvo s ograničenom odgovornošću za poslovanje kreditnim karticama, putnička agencija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28495895537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Radnička cesta 44,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PLANET ZOE d.o.o. za izdavačku djelatnost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94859048874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Fausta Vrančića 12, 10410 Velika Gorica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PLANETOPIJA d.o.o. za izdavaštvo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38972231293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Ilica 70, 10000 Zagreb</w:t>
            </w:r>
          </w:p>
        </w:tc>
        <w:tc>
          <w:tcPr>
            <w:tcW w:w="1856" w:type="dxa"/>
          </w:tcPr>
          <w:p w:rsidRPr="00DA3738" w:rsidR="00DA624E" w:rsidP="00FE2DF0" w:rsidRDefault="00593A2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PLEJADA d.o.o. za </w:t>
            </w:r>
            <w:r w:rsidRPr="00DA3738">
              <w:rPr>
                <w:sz w:val="24"/>
              </w:rPr>
              <w:lastRenderedPageBreak/>
              <w:t>nakladništvo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31485450502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VIII. južna </w:t>
            </w:r>
            <w:r w:rsidRPr="00DA3738">
              <w:rPr>
                <w:sz w:val="24"/>
              </w:rPr>
              <w:lastRenderedPageBreak/>
              <w:t>obala 17, 10000 Zagreb</w:t>
            </w:r>
          </w:p>
        </w:tc>
        <w:tc>
          <w:tcPr>
            <w:tcW w:w="1856" w:type="dxa"/>
          </w:tcPr>
          <w:p w:rsidRPr="00DA3738" w:rsidR="00DA624E" w:rsidP="00FE2DF0" w:rsidRDefault="00F31F5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POLITIČKA KULTURA nakladno istraživački i trgovački zavod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95946095768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Širolina ulica 8, 10000 Zagreb</w:t>
            </w:r>
          </w:p>
        </w:tc>
        <w:tc>
          <w:tcPr>
            <w:tcW w:w="1856" w:type="dxa"/>
          </w:tcPr>
          <w:p w:rsidRPr="00DA3738" w:rsidR="00DA624E" w:rsidP="00FE2DF0" w:rsidRDefault="008B625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PORFIROGENET d.o.o. za tisak i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52333976045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Dankovećka 1,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POSLIJE NAPISANO društvo s ograničenom odgovornošću za prevoditeljske djelatnosti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16914470107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Rapska 4A, 10000 Zagreb</w:t>
            </w:r>
          </w:p>
        </w:tc>
        <w:tc>
          <w:tcPr>
            <w:tcW w:w="1856" w:type="dxa"/>
          </w:tcPr>
          <w:p w:rsidRPr="00DA3738" w:rsidR="00DA624E" w:rsidP="00FE2DF0" w:rsidRDefault="00921EB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249.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POZITIVAN RITAM d.o.o. za usluge, trgovinu, turizam i turistička agencija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66044886147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Marulićeva 49, 52100 Pula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PREMA VAMA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75171858723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Ilica 315, 10000 Zagreb</w:t>
            </w:r>
          </w:p>
        </w:tc>
        <w:tc>
          <w:tcPr>
            <w:tcW w:w="1856" w:type="dxa"/>
          </w:tcPr>
          <w:p w:rsidRPr="00DA3738" w:rsidR="00DA624E" w:rsidP="00FE2DF0" w:rsidRDefault="00936B1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PRIRODAN POKRET društvo s ograničenom odgovornošću za trgovinu, uvoz-izvoz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60144567160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Ladučka 39, 10000 Zagreb</w:t>
            </w:r>
          </w:p>
        </w:tc>
        <w:tc>
          <w:tcPr>
            <w:tcW w:w="1856" w:type="dxa"/>
          </w:tcPr>
          <w:p w:rsidRPr="00DA3738" w:rsidR="00DA624E" w:rsidP="00FE2DF0" w:rsidRDefault="00E9063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PUČKO OTVORENO UČILIŠTE U PAZINU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58525559545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Šetalište pazinske gimnazije 1, 52000 Pazin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TOMISLAV BIRTIĆ, vlasnik RAFINERIJA IDEJA, OBRT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84216255206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Braće Cvijića 32,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RAZLOG - istraživanje i komunikacije, društvo s ograničenom odgovornošću za nakladništvo, trgovinu i istraživanje javnog mjenja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87437334279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Radićevo šetalište 22,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READY 2 PRINT jednostavno društvo s ograničenom odgovornošću za nakladničku i tiskarsku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86112610173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Brune Francetića 30/B, 51000 Rijeka</w:t>
            </w:r>
          </w:p>
        </w:tc>
        <w:tc>
          <w:tcPr>
            <w:tcW w:w="1856" w:type="dxa"/>
          </w:tcPr>
          <w:p w:rsidRPr="00DA3738" w:rsidR="00DA624E" w:rsidP="00FE2DF0" w:rsidRDefault="00FC221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RESTART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65917862963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Prilaz Gjure Deželića 74, 10000 Zagreb</w:t>
            </w:r>
          </w:p>
        </w:tc>
        <w:tc>
          <w:tcPr>
            <w:tcW w:w="1856" w:type="dxa"/>
          </w:tcPr>
          <w:p w:rsidRPr="00DA3738" w:rsidR="00DA624E" w:rsidP="00FE2DF0" w:rsidRDefault="00A453D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259.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ROSIP društvo s ograničenom odgovornošću za </w:t>
            </w:r>
            <w:r w:rsidRPr="00DA3738">
              <w:rPr>
                <w:sz w:val="24"/>
              </w:rPr>
              <w:lastRenderedPageBreak/>
              <w:t>izdavaštvo, trgovinu, usluge i savjetovanje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89811416156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Dr. Milana Rojca 24, 10000 Zagreb</w:t>
            </w:r>
          </w:p>
        </w:tc>
        <w:tc>
          <w:tcPr>
            <w:tcW w:w="1856" w:type="dxa"/>
          </w:tcPr>
          <w:p w:rsidRPr="00DA3738" w:rsidR="00DA624E" w:rsidP="00FE2DF0" w:rsidRDefault="00C9593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SAJEMA društvo s ograničenom odgovornošću za promet roba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22888622129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Emanuela Vidovića 3, 10000 Zagreb</w:t>
            </w:r>
          </w:p>
        </w:tc>
        <w:tc>
          <w:tcPr>
            <w:tcW w:w="1856" w:type="dxa"/>
          </w:tcPr>
          <w:p w:rsidRPr="00DA3738" w:rsidR="00DA624E" w:rsidP="00FE2DF0" w:rsidRDefault="007E3BA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IVAN SRŠEN I OSANHEMEN IMARHIAGBE, vl. SANDORF, OBRT ZA NAKLADNIŠTVO, POSREDNIŠTVO I TRGOVINU 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58367609977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Severinska 30, 10000 Zagreb</w:t>
            </w:r>
          </w:p>
        </w:tc>
        <w:tc>
          <w:tcPr>
            <w:tcW w:w="1856" w:type="dxa"/>
          </w:tcPr>
          <w:p w:rsidRPr="00DA3738" w:rsidR="00DA624E" w:rsidP="00FE2DF0" w:rsidRDefault="00975BB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SANJA KREGAR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05708261292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Westerdoksdijk 477, 1011 Amsterdam, Nizozemska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SAXUM-BIRO, društvo s ograničenom odgovornošću za graditeljstvo i projektiranje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36390160031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Tijardovićeva 30,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SELMAN d.o.o. za izdavačku i tiskarsku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99381963815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Milke Trnine 26/III, 10000 Zagreb</w:t>
            </w:r>
          </w:p>
        </w:tc>
        <w:tc>
          <w:tcPr>
            <w:tcW w:w="1856" w:type="dxa"/>
          </w:tcPr>
          <w:p w:rsidRPr="00DA3738" w:rsidR="00DA624E" w:rsidP="00FE2DF0" w:rsidRDefault="00921EB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SINERGIJA d.o.o. za poslovne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06131419814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Kraljevićeva 6, 10000 Zagreb</w:t>
            </w:r>
          </w:p>
        </w:tc>
        <w:tc>
          <w:tcPr>
            <w:tcW w:w="1856" w:type="dxa"/>
          </w:tcPr>
          <w:p w:rsidRPr="00DA3738" w:rsidR="00DA624E" w:rsidP="00FE2DF0" w:rsidRDefault="0095297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SMIT-COMMERCE d.o.o. trgovina, proizvodnja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95243482140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Gornjostupnička 9b, 10255 Gornji Stupnik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SODABERG KOREOGRAFSKI LABORATORIJ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85711899569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Opatička ulica 6,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269.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SOVAGRAD društvo s ograničenom odgovornošću za nakladništvo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04265272471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Gračanska cesta 127, 10000 Zagreb</w:t>
            </w:r>
          </w:p>
        </w:tc>
        <w:tc>
          <w:tcPr>
            <w:tcW w:w="1856" w:type="dxa"/>
          </w:tcPr>
          <w:p w:rsidRPr="00DA3738" w:rsidR="00DA624E" w:rsidP="00FE2DF0" w:rsidRDefault="00DA624E">
            <w:pPr>
              <w:jc w:val="center"/>
              <w:rPr>
                <w:sz w:val="24"/>
              </w:rPr>
            </w:pPr>
          </w:p>
          <w:p w:rsidRPr="00DA3738" w:rsidR="00FE2DF0" w:rsidP="00FE2DF0" w:rsidRDefault="00FE2DF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SPIRITOSO jednostavno društvo s ograničenom odgovornošću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77858612573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Lomnička 23, 10000 Zagreb</w:t>
            </w:r>
          </w:p>
        </w:tc>
        <w:tc>
          <w:tcPr>
            <w:tcW w:w="1856" w:type="dxa"/>
          </w:tcPr>
          <w:p w:rsidRPr="00DA3738" w:rsidR="00DA624E" w:rsidP="00FE2DF0" w:rsidRDefault="00C52B9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SPORTSKE NOVOSTI dioničko društvo novinsko-nakladničke djelatnosti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41937558795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Koranska 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SREDNJA EUROPA društvo s ograničenom odgovornošću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31501714030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Ivana Meštrovića 9, 10000 Zagreb</w:t>
            </w:r>
          </w:p>
        </w:tc>
        <w:tc>
          <w:tcPr>
            <w:tcW w:w="1856" w:type="dxa"/>
          </w:tcPr>
          <w:p w:rsidRPr="00DA3738" w:rsidR="00DA624E" w:rsidP="00FE2DF0" w:rsidRDefault="00975BB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SRPSKO NARODNO VIJEĆE - </w:t>
            </w:r>
            <w:r w:rsidRPr="00DA3738">
              <w:rPr>
                <w:sz w:val="24"/>
              </w:rPr>
              <w:lastRenderedPageBreak/>
              <w:t>NACIONALNA KOORDINACIJA VIJEĆA SRPSKE NACIONALNE MANJINE U REPUBLICI HRVATSKOJ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29873902790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Gajeva 7, 10000 Zagreb</w:t>
            </w:r>
          </w:p>
        </w:tc>
        <w:tc>
          <w:tcPr>
            <w:tcW w:w="1856" w:type="dxa"/>
          </w:tcPr>
          <w:p w:rsidRPr="00DA3738" w:rsidR="00DA624E" w:rsidP="00FE2DF0" w:rsidRDefault="007A494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STANEK društvo s ograničenom odgovornošću za trgovinu na veliko i malo i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76706875460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Marofska 45, 42000 Kućan Marof</w:t>
            </w:r>
          </w:p>
        </w:tc>
        <w:tc>
          <w:tcPr>
            <w:tcW w:w="1856" w:type="dxa"/>
          </w:tcPr>
          <w:p w:rsidRPr="00DA3738" w:rsidR="00DA624E" w:rsidP="00FE2DF0" w:rsidRDefault="007E3BA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STAROSLAVENSKI INSTITUT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15291942541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Demetrova 11, 10000 Zagreb</w:t>
            </w:r>
          </w:p>
        </w:tc>
        <w:tc>
          <w:tcPr>
            <w:tcW w:w="1856" w:type="dxa"/>
          </w:tcPr>
          <w:p w:rsidRPr="00DA3738" w:rsidR="00DA624E" w:rsidP="00FE2DF0" w:rsidRDefault="007E3BA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STILUS KNJIGA d.o.o. za izdavačku djelatnost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86341348358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Tomislavova 9,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STRIP CENTAR TINO, PROIZVODNJA, TRGOVINA, IZDAVAŠTVO, vl. TINO ĆURIN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34411622513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Fanje Puškarića 19, 10250 Lučko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278.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STRIPOVI NA KVADRAT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68564387831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Istarska 45 A, 10000 Zagreb</w:t>
            </w:r>
          </w:p>
        </w:tc>
        <w:tc>
          <w:tcPr>
            <w:tcW w:w="1856" w:type="dxa"/>
          </w:tcPr>
          <w:p w:rsidRPr="00DA3738" w:rsidR="00DA624E" w:rsidP="00FE2DF0" w:rsidRDefault="007A494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JOSIPA JURJA STROSSMAYERA U OSIJEKU, FILOZOFSKI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58868871646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L.Jagera 9, 31000 Osijek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DUBROVNIKU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01338491514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Branitelja Dubrovnika 29, 20000 Dubrovnik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RIJECI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64218323816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braće Mažuranića 10,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RIJECI, FILOZOFSKI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70505505759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Sveučilišna avenija 4,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RIJECI, GRAĐEVINSKI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92037849504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Radmile Matejčić 3,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RIJECI, PRAVNI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43767699965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Hahlić 6,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RIJECI, UČITELJSKI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96996385705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Sveučilišna avenija 6,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SPLITU, EKONOMSKI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84477684422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Cvite Fiskovića 5,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289.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SPLITU, FILOZOFSKI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98004523293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Poljička cesta 35,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SPLITU, UMJETNIČKA AKADEMIJA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38960125358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Zagrebačka 3, 21000 Split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ZADRU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10839679016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Mihovila Pavlinovića br. 1, 23000 Zadar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36612267447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Republike Hrvatske 14,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 MUZIČKA AKADEMIJA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18422925218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Republike Hrvatske 12,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ZAGREBU,  FAKULTET POLITIČKIH ZNANOSTI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28011548575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Lepušićeva 6,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ZAGREBU,  FILOZOFSKI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90633715804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Ivana Lučića 3,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ZAGREBU,  STUDENTSKI CENTAR U ZAGREBU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22597784145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Savska cesta 25,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ZAGREBU, KATOLIČKI BOGOSLOVNI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48987767944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Vlaška 38, 10000 Zagreb</w:t>
            </w:r>
          </w:p>
        </w:tc>
        <w:tc>
          <w:tcPr>
            <w:tcW w:w="1856" w:type="dxa"/>
          </w:tcPr>
          <w:p w:rsidRPr="00DA3738" w:rsidR="00DA624E" w:rsidP="00FE2DF0" w:rsidRDefault="006E313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298.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SVEUČILIŠTE U ZAGREBU, UČITELJSKI FAKULTET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72226488129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Savska 77,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SVJETLA GRADA d.o.o. za nakladništvo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03844966802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Kapelska ulica 41, 31000 Osijek</w:t>
            </w:r>
          </w:p>
        </w:tc>
        <w:tc>
          <w:tcPr>
            <w:tcW w:w="1856" w:type="dxa"/>
          </w:tcPr>
          <w:p w:rsidRPr="00DA3738" w:rsidR="00DA624E" w:rsidP="00FE2DF0" w:rsidRDefault="006E313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SYNOPSIS d.o.o. za izdavaštvo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18301575497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Bunićeva 22/2,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ŠARENI DUĆAN izdavaštvo i trgovina, Saša Husnjak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02161948024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Ivana Generalića 3, 48000 Koprivnica</w:t>
            </w:r>
          </w:p>
        </w:tc>
        <w:tc>
          <w:tcPr>
            <w:tcW w:w="1856" w:type="dxa"/>
          </w:tcPr>
          <w:p w:rsidRPr="00DA3738" w:rsidR="00DA624E" w:rsidP="00FE2DF0" w:rsidRDefault="009F332C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ŠKOLSKA KNJIGA izdavaštvo, trgovina i usluge d.d.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38967655335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Masarykova 28,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ŠPED-BELI MANASTIR d.o.o. za usluge špedicije i skladištenja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30777883162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Titov trg 7, 52220 Labin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ŠTO, KAKO I ZA KOGA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82141480548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Ribnjak 16, 10000 Zagreb</w:t>
            </w:r>
          </w:p>
        </w:tc>
        <w:tc>
          <w:tcPr>
            <w:tcW w:w="1856" w:type="dxa"/>
          </w:tcPr>
          <w:p w:rsidRPr="00DA3738" w:rsidR="00DA624E" w:rsidP="00FE2DF0" w:rsidRDefault="00C52B9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TELEDISK d.o.o. za novinsko-nakladničku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09366688430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Potočnjakova 4, 10000 Zagreb</w:t>
            </w:r>
          </w:p>
        </w:tc>
        <w:tc>
          <w:tcPr>
            <w:tcW w:w="1856" w:type="dxa"/>
          </w:tcPr>
          <w:p w:rsidRPr="00DA3738" w:rsidR="00DA624E" w:rsidP="00FE2DF0" w:rsidRDefault="00DB5DB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309.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TELEGRAM MEDIA GRUPA d.o.o. za izdavaštvo i pružanje internet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36974788949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Krste Pavletića 1, 10000 Zagreb</w:t>
            </w:r>
          </w:p>
        </w:tc>
        <w:tc>
          <w:tcPr>
            <w:tcW w:w="1856" w:type="dxa"/>
          </w:tcPr>
          <w:p w:rsidRPr="00DA3738" w:rsidR="00DA624E" w:rsidP="00FE2DF0" w:rsidRDefault="002F326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TEMPO društvo s ograničenom odgovornošću za špediciju,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48743301312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Titov trg 7, 52220 Labin</w:t>
            </w:r>
          </w:p>
        </w:tc>
        <w:tc>
          <w:tcPr>
            <w:tcW w:w="1856" w:type="dxa"/>
          </w:tcPr>
          <w:p w:rsidRPr="00DA3738" w:rsidR="00DA624E" w:rsidP="00FE2DF0" w:rsidRDefault="006E313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TIM PRESS izdavaštvo, marketing, trgovina i usluge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54405379938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Marjanovićev prilaz 2/10, 10000 Zagreb</w:t>
            </w:r>
          </w:p>
        </w:tc>
        <w:tc>
          <w:tcPr>
            <w:tcW w:w="1856" w:type="dxa"/>
          </w:tcPr>
          <w:p w:rsidRPr="00DA3738" w:rsidR="00DA624E" w:rsidP="00FE2DF0" w:rsidRDefault="006E3131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TKALEC-ING d.o.o. za inženjering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74146287533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Trnsko 24,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TKANICA d.o.o. za izdavačku djelatnost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54240020787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Velenjska 20, 10000 Zagreb</w:t>
            </w:r>
          </w:p>
        </w:tc>
        <w:tc>
          <w:tcPr>
            <w:tcW w:w="1856" w:type="dxa"/>
          </w:tcPr>
          <w:p w:rsidRPr="00DA3738" w:rsidR="00DA624E" w:rsidP="00FE2DF0" w:rsidRDefault="00D7423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TOMISLAV PERKO 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54357364919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Pipić breg 8, 10436 Horvati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318.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TRAMAX d.o.o. za izdavačko tiskarske usluge i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21270210680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Mažuranićevo šetalište 26, 21000 Split</w:t>
            </w:r>
          </w:p>
        </w:tc>
        <w:tc>
          <w:tcPr>
            <w:tcW w:w="1856" w:type="dxa"/>
          </w:tcPr>
          <w:p w:rsidRPr="00DA3738" w:rsidR="00DA624E" w:rsidP="00FE2DF0" w:rsidRDefault="00C9593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TURISTIČKA NAKLADA društvo s ograničenom odgovornošću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33519855166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Ogrizovićeva 40/C, 10000 Zagreb</w:t>
            </w:r>
          </w:p>
        </w:tc>
        <w:tc>
          <w:tcPr>
            <w:tcW w:w="1856" w:type="dxa"/>
          </w:tcPr>
          <w:p w:rsidRPr="00DA3738" w:rsidR="00DA624E" w:rsidP="00FE2DF0" w:rsidRDefault="002F326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"AMRITA"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74392103809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Erazma Barčića 9, 51000 Rijeka</w:t>
            </w:r>
          </w:p>
        </w:tc>
        <w:tc>
          <w:tcPr>
            <w:tcW w:w="1856" w:type="dxa"/>
          </w:tcPr>
          <w:p w:rsidRPr="00DA3738" w:rsidR="00DA624E" w:rsidP="00FE2DF0" w:rsidRDefault="00805B7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"DUŠAN VUKOTIĆ"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39130802795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Badalićeva 26a, 10000 Zagreb</w:t>
            </w:r>
          </w:p>
        </w:tc>
        <w:tc>
          <w:tcPr>
            <w:tcW w:w="1856" w:type="dxa"/>
          </w:tcPr>
          <w:p w:rsidRPr="00DA3738" w:rsidR="00DA624E" w:rsidP="00FE2DF0" w:rsidRDefault="00805B7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OS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16271867307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Ladiševa 11,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ZA POPULARIZACIJU HRVATSKOG STRIPA "ART 9"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38627221736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Sokolgradska 5, 10000 Zagreb</w:t>
            </w:r>
          </w:p>
        </w:tc>
        <w:tc>
          <w:tcPr>
            <w:tcW w:w="1856" w:type="dxa"/>
          </w:tcPr>
          <w:p w:rsidRPr="00DA3738" w:rsidR="00DA624E" w:rsidP="00FE2DF0" w:rsidRDefault="00805B7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UDRUGA ZA PROMICANJE I </w:t>
            </w:r>
            <w:r w:rsidRPr="00DA3738">
              <w:rPr>
                <w:sz w:val="24"/>
              </w:rPr>
              <w:lastRenderedPageBreak/>
              <w:t>OČUVANJE RIJEČKE INDUSTRIJSKE BAŠTINE "PRO TORPEDO RIJEKA"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lastRenderedPageBreak/>
              <w:t>26449277509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Vrtlarski put 1, 51000 Rijeka</w:t>
            </w:r>
          </w:p>
        </w:tc>
        <w:tc>
          <w:tcPr>
            <w:tcW w:w="1856" w:type="dxa"/>
          </w:tcPr>
          <w:p w:rsidRPr="00DA3738" w:rsidR="00DA624E" w:rsidP="00FE2DF0" w:rsidRDefault="001871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ZA PROMOVIRANJE ISTRAŽIVAČKIH I STVARALAČKIH ISKORAKA FACULTAS - RIJEKA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32516228177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Laginjina 19, 51000 Rijeka</w:t>
            </w:r>
          </w:p>
        </w:tc>
        <w:tc>
          <w:tcPr>
            <w:tcW w:w="1856" w:type="dxa"/>
          </w:tcPr>
          <w:p w:rsidRPr="00DA3738" w:rsidR="00DA624E" w:rsidP="00FE2DF0" w:rsidRDefault="00934180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UDRUGA ZA UNAPREĐENJE KONTINENTALNOG TURIZMA OBZOR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85345939702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Petrovaradinska 22c, 10000 Zagreb</w:t>
            </w:r>
          </w:p>
        </w:tc>
        <w:tc>
          <w:tcPr>
            <w:tcW w:w="1856" w:type="dxa"/>
          </w:tcPr>
          <w:p w:rsidRPr="00DA3738" w:rsidR="00DA624E" w:rsidP="00FE2DF0" w:rsidRDefault="001871C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UDŽBENIK.HR. d.o.o. za izdavaštvo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64896170875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Ivanečka 31, 10000 Zagreb</w:t>
            </w:r>
          </w:p>
        </w:tc>
        <w:tc>
          <w:tcPr>
            <w:tcW w:w="1856" w:type="dxa"/>
          </w:tcPr>
          <w:p w:rsidRPr="00DA3738" w:rsidR="00DA624E" w:rsidP="00FE2DF0" w:rsidRDefault="00DB5DB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329.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UMJETNIČKI PAVILJON U ZAGREBU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24843164721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Tomislavov trg 22,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UNIVERSITY PRESS Izdavačko knjižarsko društvo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42005780700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Hamdije Kreševljakovića 33, 71000 Sarajevo, Bosna i Hercegovina</w:t>
            </w:r>
          </w:p>
        </w:tc>
        <w:tc>
          <w:tcPr>
            <w:tcW w:w="1856" w:type="dxa"/>
          </w:tcPr>
          <w:p w:rsidRPr="00DA3738" w:rsidR="00DA624E" w:rsidP="00FE2DF0" w:rsidRDefault="00511265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UNIVERZALNI ŽIVOT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43497184465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Petrinjska31, 10000 Zagreb</w:t>
            </w:r>
          </w:p>
        </w:tc>
        <w:tc>
          <w:tcPr>
            <w:tcW w:w="1856" w:type="dxa"/>
          </w:tcPr>
          <w:p w:rsidRPr="00DA3738" w:rsidR="00DA624E" w:rsidP="00FE2DF0" w:rsidRDefault="00A11578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UPI-2M PLUS d.o.o. za projektiranje,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94443043935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Medulićeva 20, 10000 Zagreb</w:t>
            </w:r>
          </w:p>
        </w:tc>
        <w:tc>
          <w:tcPr>
            <w:tcW w:w="1856" w:type="dxa"/>
          </w:tcPr>
          <w:p w:rsidRPr="00DA3738" w:rsidR="00DA624E" w:rsidP="00FE2DF0" w:rsidRDefault="00EF5CF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USLUŽNI OBRT "STUDIO T i M", VL. TAMARA MODRIĆ ZAGORAC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42166170444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Vlatke Babić 2,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V.B.Z. društvo s ograničenom odgovornošću za trgovinu i nakladničku djelatnost, uvoz-izvoz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35632925066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Dračevićka ulica 12, 10000 Zagreb</w:t>
            </w:r>
          </w:p>
        </w:tc>
        <w:tc>
          <w:tcPr>
            <w:tcW w:w="1856" w:type="dxa"/>
          </w:tcPr>
          <w:p w:rsidRPr="00DA3738" w:rsidR="00DA624E" w:rsidP="00FE2DF0" w:rsidRDefault="00EF5CF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VEDIS d.o.o. za trgovinu i poslovne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05587151358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Hreljinska 5, 10000 Zagreb</w:t>
            </w:r>
          </w:p>
        </w:tc>
        <w:tc>
          <w:tcPr>
            <w:tcW w:w="1856" w:type="dxa"/>
          </w:tcPr>
          <w:p w:rsidRPr="00DA3738" w:rsidR="00DA624E" w:rsidP="00FE2DF0" w:rsidRDefault="000F7BD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VESELO-VESELO, d.o.o. za trgovinu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37381789675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Radauševa ulica 4,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VF LIBRIS j.d.o.o. za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47287719868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Matijaša Korvina 5, 10430 Samobor</w:t>
            </w:r>
          </w:p>
        </w:tc>
        <w:tc>
          <w:tcPr>
            <w:tcW w:w="1856" w:type="dxa"/>
          </w:tcPr>
          <w:p w:rsidRPr="00DA3738" w:rsidR="00DA624E" w:rsidP="00FE2DF0" w:rsidRDefault="000F7BD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339.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VIP-DATA društvo s ograničenom odgovornošću za obradu podataka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33891176708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269 D, 10000 Zagreb</w:t>
            </w:r>
          </w:p>
        </w:tc>
        <w:tc>
          <w:tcPr>
            <w:tcW w:w="1856" w:type="dxa"/>
          </w:tcPr>
          <w:p w:rsidRPr="00DA3738" w:rsidR="00DA624E" w:rsidP="00FE2DF0" w:rsidRDefault="000C35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STIPO BLATANČIĆ, vlasnik VIRTUS BOOKS, obrt za trgovinu i usluge 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37131300419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Vicka Gecana 11, 10360 Sesvete</w:t>
            </w:r>
          </w:p>
        </w:tc>
        <w:tc>
          <w:tcPr>
            <w:tcW w:w="1856" w:type="dxa"/>
          </w:tcPr>
          <w:p w:rsidRPr="00DA3738" w:rsidR="00DA624E" w:rsidP="00FE2DF0" w:rsidRDefault="00201C2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VJERSKA UDRUGA AHMADIJA MUSLIMANSKI DŽAMAT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75303179922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Brezovička cesta 122 a, 10000 Zagreb</w:t>
            </w:r>
          </w:p>
        </w:tc>
        <w:tc>
          <w:tcPr>
            <w:tcW w:w="1856" w:type="dxa"/>
          </w:tcPr>
          <w:p w:rsidRPr="00DA3738" w:rsidR="00DA624E" w:rsidP="00FE2DF0" w:rsidRDefault="00880D06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VODOOPSKRBA I ODVODNJA društvo s ograničenom odgovornošću za javnu vodoopskrbu i odvodnju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83416546499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Folnegovićeva 1,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VUKOVIĆ &amp; RUNJIĆ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41117576624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Dudovec 32A, 10000 Zagreb</w:t>
            </w:r>
          </w:p>
        </w:tc>
        <w:tc>
          <w:tcPr>
            <w:tcW w:w="1856" w:type="dxa"/>
          </w:tcPr>
          <w:p w:rsidRPr="00DA3738" w:rsidR="00DA624E" w:rsidP="00FE2DF0" w:rsidRDefault="000F7BD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ZADRUŽNA ŠTAMPA dioničko društvo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52035912612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Maksimirska 132, 10000 Zagreb</w:t>
            </w:r>
          </w:p>
        </w:tc>
        <w:tc>
          <w:tcPr>
            <w:tcW w:w="1856" w:type="dxa"/>
          </w:tcPr>
          <w:p w:rsidRPr="00DA3738" w:rsidR="00DA624E" w:rsidP="00FE2DF0" w:rsidRDefault="00201C29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ZAGREBAČKA BANKA DIONIČKO DRUŠTVO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92963223473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bana Josipa Jelačića 10, 10000 Zagreb</w:t>
            </w:r>
          </w:p>
        </w:tc>
        <w:tc>
          <w:tcPr>
            <w:tcW w:w="1856" w:type="dxa"/>
          </w:tcPr>
          <w:p w:rsidRPr="00DA3738" w:rsidR="00DA624E" w:rsidP="00FE2DF0" w:rsidRDefault="009A04D3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ZAGREBAČKI ELEKTRIČNI TRAMVAJ d.o.o. za trgovinu, usluge i javni prijevoz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82031999604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Ozaljska 105,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348.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ZAGREBAČKI HOLDING d.o.o. PODRUŽNICA ČISTOĆA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85584865987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Ulica grada Vukovara 41,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349.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ZAGREBAČKI VELESAJAM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95660678441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Avenija Dubrovnik 15,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350.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ZALOŽBA SANJE d.o.o.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 xml:space="preserve">  SI21969353  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Leskoškova cesta 12, 1000 Ljubljana, Slovenija</w:t>
            </w:r>
          </w:p>
        </w:tc>
        <w:tc>
          <w:tcPr>
            <w:tcW w:w="1856" w:type="dxa"/>
          </w:tcPr>
          <w:p w:rsidRPr="00DA3738" w:rsidR="00DA624E" w:rsidP="00FE2DF0" w:rsidRDefault="000C359A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351.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ZAVOD ZA JAVNO ZDRAVSTVO KOPRIVNIČKO-KRIŽEVAČKE ŽUPANIJE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12878651060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Trg Tomislava dr. Bardeka 1010, 48000 Koprivnica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352.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ZELENA MREŽA AKTIVISTIČKIH GRUPA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27906908289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Vukomerić 23/3, 10418 Vukomerić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353.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ZG INFORMATIKA d.o.o. za projektiranje i izvedbu informacijskih sustava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50927347268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Varaždinska cesta 40, 10360 Sesvete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354.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ZLATKO OŽANIĆ, vlasnik ZIGO, OBRT ZA TRGOVINU I NAKLADNIŠTVO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81955201597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Pulac 20 A, 51000 Rijeka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355.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ŽENSKA INFOTEKA - informatička ustanova za prikupljanje i obradu podataka o položaju žena u društvu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64188242889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Varšavska 16,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3738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356.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ŽENSKA POSLA d.o.o. za trgovinu i usluge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54941324313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Petrinjska 42a, 10000 Zagreb</w:t>
            </w:r>
          </w:p>
        </w:tc>
        <w:tc>
          <w:tcPr>
            <w:tcW w:w="1856" w:type="dxa"/>
          </w:tcPr>
          <w:p w:rsidRPr="00DA3738" w:rsidR="00DA624E" w:rsidP="00FE2DF0" w:rsidRDefault="00D53FCD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PROTIV</w:t>
            </w:r>
          </w:p>
        </w:tc>
      </w:tr>
      <w:tr w:rsidRPr="00DA3738" w:rsidR="00DA624E" w:rsidTr="00F32F17">
        <w:tc>
          <w:tcPr>
            <w:tcW w:w="830" w:type="dxa"/>
          </w:tcPr>
          <w:p w:rsidRPr="00DA3738" w:rsidR="00DA624E" w:rsidP="004F178A" w:rsidRDefault="00DA624E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Pr="00DA3738" w:rsidR="00DA624E" w:rsidP="007A613A" w:rsidRDefault="00DA624E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357.</w:t>
            </w:r>
          </w:p>
        </w:tc>
        <w:tc>
          <w:tcPr>
            <w:tcW w:w="269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ŽIDOVSKA OPĆINA ZAGREB</w:t>
            </w:r>
          </w:p>
        </w:tc>
        <w:tc>
          <w:tcPr>
            <w:tcW w:w="153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79730915138</w:t>
            </w:r>
          </w:p>
        </w:tc>
        <w:tc>
          <w:tcPr>
            <w:tcW w:w="1816" w:type="dxa"/>
            <w:vAlign w:val="center"/>
          </w:tcPr>
          <w:p w:rsidRPr="00DA3738" w:rsidR="00DA624E" w:rsidP="007A613A" w:rsidRDefault="00DA624E">
            <w:pPr>
              <w:rPr>
                <w:sz w:val="24"/>
              </w:rPr>
            </w:pPr>
            <w:r w:rsidRPr="00DA3738">
              <w:rPr>
                <w:sz w:val="24"/>
              </w:rPr>
              <w:t>Palmotićeva 16, 10000 Zagreb</w:t>
            </w:r>
          </w:p>
        </w:tc>
        <w:tc>
          <w:tcPr>
            <w:tcW w:w="1856" w:type="dxa"/>
          </w:tcPr>
          <w:p w:rsidRPr="00DA3738" w:rsidR="00DA624E" w:rsidP="00FE2DF0" w:rsidRDefault="00BC4047">
            <w:pPr>
              <w:jc w:val="center"/>
              <w:rPr>
                <w:sz w:val="24"/>
              </w:rPr>
            </w:pPr>
            <w:r w:rsidRPr="00DA3738">
              <w:rPr>
                <w:sz w:val="24"/>
              </w:rPr>
              <w:t>ZA</w:t>
            </w:r>
          </w:p>
        </w:tc>
      </w:tr>
    </w:tbl>
    <w:p w:rsidRPr="00DA3738" w:rsidR="00BC7930" w:rsidP="00F32F17" w:rsidRDefault="00BC7930">
      <w:pPr>
        <w:jc w:val="both"/>
      </w:pPr>
    </w:p>
    <w:p w:rsidRPr="00DA3738" w:rsidR="00BC7930" w:rsidP="005268F4" w:rsidRDefault="00BC7930">
      <w:pPr>
        <w:ind w:firstLine="720"/>
        <w:jc w:val="both"/>
      </w:pPr>
    </w:p>
    <w:p w:rsidRPr="00DA3738" w:rsidR="005268F4" w:rsidP="005268F4" w:rsidRDefault="00E1371F">
      <w:pPr>
        <w:ind w:firstLine="720"/>
        <w:jc w:val="both"/>
      </w:pPr>
      <w:r w:rsidRPr="00DA3738">
        <w:t>Glasovanje dovršeno u</w:t>
      </w:r>
      <w:r w:rsidRPr="00DA3738" w:rsidR="002B4E9F">
        <w:t xml:space="preserve"> 10,03</w:t>
      </w:r>
      <w:r w:rsidRPr="00DA3738">
        <w:t xml:space="preserve"> </w:t>
      </w:r>
      <w:r w:rsidRPr="00DA3738" w:rsidR="005268F4">
        <w:t>sati.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ind w:firstLine="720"/>
        <w:jc w:val="both"/>
      </w:pPr>
      <w:r w:rsidRPr="00DA3738">
        <w:t>Nakon provedenog glasovanja sudac utvrđuje rezultate glasovanja i to kako slijedi:</w:t>
      </w:r>
    </w:p>
    <w:p w:rsidRPr="00DA3738" w:rsidR="005268F4" w:rsidP="005268F4" w:rsidRDefault="005268F4">
      <w:pPr>
        <w:ind w:firstLine="720"/>
        <w:jc w:val="both"/>
      </w:pPr>
    </w:p>
    <w:p w:rsidRPr="00DA3738" w:rsidR="005268F4" w:rsidP="005268F4" w:rsidRDefault="005268F4">
      <w:pPr>
        <w:jc w:val="both"/>
      </w:pPr>
      <w:r w:rsidRPr="00DA3738">
        <w:t>U odnosu na većinu svih vjerovnika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  <w:r w:rsidRPr="00DA3738">
        <w:t xml:space="preserve">Od ukupno </w:t>
      </w:r>
      <w:r w:rsidRPr="00DA3738" w:rsidR="00C1592B">
        <w:t>321</w:t>
      </w:r>
      <w:r w:rsidRPr="00DA3738">
        <w:t xml:space="preserve"> vjerovnika s utvrđenim tražbinama koji imaju pravo glasa:</w:t>
      </w:r>
    </w:p>
    <w:p w:rsidRPr="00DA3738" w:rsidR="005268F4" w:rsidP="005268F4" w:rsidRDefault="005268F4">
      <w:pPr>
        <w:jc w:val="both"/>
      </w:pPr>
      <w:r w:rsidRPr="00DA3738">
        <w:t xml:space="preserve">- ZA prihvaćanje izmijenjenog  plana restrukturiranja  glasovalo je </w:t>
      </w:r>
      <w:r w:rsidRPr="00DA3738" w:rsidR="00D142C7">
        <w:t>180</w:t>
      </w:r>
      <w:r w:rsidRPr="00DA3738">
        <w:t xml:space="preserve"> vjerovnika, a</w:t>
      </w:r>
    </w:p>
    <w:p w:rsidRPr="00DA3738" w:rsidR="005268F4" w:rsidP="005268F4" w:rsidRDefault="005268F4">
      <w:pPr>
        <w:jc w:val="both"/>
      </w:pPr>
      <w:r w:rsidRPr="00DA3738">
        <w:t xml:space="preserve">- PROTIV prihvaćanja  plana restrukturiranja glasovalo je </w:t>
      </w:r>
      <w:r w:rsidRPr="00DA3738" w:rsidR="00D142C7">
        <w:t>141</w:t>
      </w:r>
      <w:r w:rsidRPr="00DA3738" w:rsidR="00C806EC">
        <w:t xml:space="preserve"> </w:t>
      </w:r>
      <w:r w:rsidRPr="00DA3738">
        <w:t>vjerovnika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E812DB">
      <w:pPr>
        <w:jc w:val="both"/>
      </w:pPr>
      <w:r w:rsidRPr="00DA3738">
        <w:t xml:space="preserve">U odnosu na </w:t>
      </w:r>
      <w:r w:rsidRPr="00DA3738" w:rsidR="009269CC">
        <w:t>zbroj tražbina</w:t>
      </w:r>
    </w:p>
    <w:p w:rsidRPr="00DA3738" w:rsidR="005268F4" w:rsidP="005268F4" w:rsidRDefault="005268F4">
      <w:pPr>
        <w:jc w:val="both"/>
      </w:pPr>
      <w:r w:rsidRPr="00DA3738">
        <w:t xml:space="preserve"> </w:t>
      </w:r>
    </w:p>
    <w:p w:rsidRPr="00DA3738" w:rsidR="005268F4" w:rsidP="005268F4" w:rsidRDefault="00E812DB">
      <w:pPr>
        <w:jc w:val="both"/>
        <w:rPr>
          <w:bCs/>
        </w:rPr>
      </w:pPr>
      <w:r w:rsidRPr="00DA3738">
        <w:t>U</w:t>
      </w:r>
      <w:r w:rsidRPr="00DA3738" w:rsidR="005268F4">
        <w:t xml:space="preserve">kupan iznos utvrđenih tražbina iznosi </w:t>
      </w:r>
      <w:r w:rsidRPr="00DA3738" w:rsidR="007B4421">
        <w:rPr>
          <w:bCs/>
        </w:rPr>
        <w:t>3.</w:t>
      </w:r>
      <w:r w:rsidRPr="00DA3738" w:rsidR="009B7EFA">
        <w:rPr>
          <w:bCs/>
        </w:rPr>
        <w:t>391.241,65</w:t>
      </w:r>
      <w:r w:rsidRPr="00DA3738" w:rsidR="005268F4">
        <w:rPr>
          <w:bCs/>
        </w:rPr>
        <w:t xml:space="preserve"> kn</w:t>
      </w:r>
    </w:p>
    <w:p w:rsidRPr="00DA3738" w:rsidR="005268F4" w:rsidP="005268F4" w:rsidRDefault="005268F4">
      <w:pPr>
        <w:jc w:val="both"/>
        <w:rPr>
          <w:b/>
        </w:rPr>
      </w:pPr>
    </w:p>
    <w:p w:rsidRPr="00DA3738" w:rsidR="005268F4" w:rsidP="005268F4" w:rsidRDefault="005268F4">
      <w:pPr>
        <w:jc w:val="both"/>
      </w:pPr>
      <w:r w:rsidRPr="00DA3738">
        <w:t xml:space="preserve">ZA prihvaćanje izmijenjenog plana restrukturiranja glasovali su vjerovnici čije tražbine iznose </w:t>
      </w:r>
      <w:r w:rsidRPr="00DA3738" w:rsidR="00C806EC">
        <w:t>2.</w:t>
      </w:r>
      <w:r w:rsidRPr="00DA3738" w:rsidR="00D142C7">
        <w:t>873.141,36</w:t>
      </w:r>
      <w:r w:rsidRPr="00DA3738">
        <w:t xml:space="preserve"> kn (</w:t>
      </w:r>
      <w:r w:rsidRPr="00DA3738" w:rsidR="00D142C7">
        <w:t>84,72</w:t>
      </w:r>
      <w:r w:rsidRPr="00DA3738">
        <w:t>%)</w:t>
      </w:r>
    </w:p>
    <w:p w:rsidRPr="00DA3738" w:rsidR="005268F4" w:rsidP="005268F4" w:rsidRDefault="005268F4">
      <w:pPr>
        <w:jc w:val="both"/>
      </w:pPr>
      <w:r w:rsidRPr="00DA3738">
        <w:t xml:space="preserve">        </w:t>
      </w:r>
    </w:p>
    <w:p w:rsidRPr="00DA3738" w:rsidR="005268F4" w:rsidP="005268F4" w:rsidRDefault="005268F4">
      <w:pPr>
        <w:jc w:val="both"/>
      </w:pPr>
      <w:r w:rsidRPr="00DA3738">
        <w:t xml:space="preserve">PROTIV prihvaćanja izmijenjenog plana restrukturiranja glasovali su </w:t>
      </w:r>
      <w:r w:rsidRPr="00DA3738" w:rsidR="00000B21">
        <w:t>vjerovnici čije tražbine iznose</w:t>
      </w:r>
      <w:r w:rsidRPr="00DA3738">
        <w:t xml:space="preserve"> </w:t>
      </w:r>
      <w:r w:rsidRPr="00DA3738" w:rsidR="00D142C7">
        <w:t>518.100,29</w:t>
      </w:r>
      <w:r w:rsidRPr="00DA3738">
        <w:t xml:space="preserve"> kn  (</w:t>
      </w:r>
      <w:r w:rsidRPr="00DA3738" w:rsidR="006454D5">
        <w:t>15,28</w:t>
      </w:r>
      <w:r w:rsidRPr="00DA3738">
        <w:t>%)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  <w:r w:rsidRPr="00DA3738">
        <w:t xml:space="preserve">     </w:t>
      </w:r>
    </w:p>
    <w:p w:rsidRPr="00DA3738" w:rsidR="005268F4" w:rsidP="005268F4" w:rsidRDefault="005268F4">
      <w:pPr>
        <w:jc w:val="both"/>
      </w:pPr>
      <w:r w:rsidRPr="00DA3738">
        <w:t>Uzevši u obzir navedene rezultate glasovanja sud utvrđuje da su vjerovnici glasovali većinom propisanom odredbom čl. 59. st. 2. SZ-a.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  <w:r w:rsidRPr="00DA3738">
        <w:tab/>
        <w:t xml:space="preserve">Sud donosi </w:t>
      </w:r>
    </w:p>
    <w:p w:rsidRPr="00DA3738" w:rsidR="005268F4" w:rsidP="005268F4" w:rsidRDefault="005268F4">
      <w:pPr>
        <w:jc w:val="center"/>
      </w:pPr>
      <w:r w:rsidRPr="00DA3738">
        <w:t>Z A K L J U Č A K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</w:p>
    <w:p w:rsidRPr="00DA3738" w:rsidR="00BB1FFD" w:rsidP="00BB1FFD" w:rsidRDefault="00BB1FFD">
      <w:pPr>
        <w:ind w:firstLine="708"/>
        <w:jc w:val="both"/>
      </w:pPr>
      <w:r w:rsidRPr="00DA3738">
        <w:t>Sud će donijeti odluku iz čl. 61. st. 1. SZ-a pisanim putem.</w:t>
      </w:r>
    </w:p>
    <w:p w:rsidRPr="00DA3738" w:rsidR="005268F4" w:rsidP="005268F4" w:rsidRDefault="005268F4">
      <w:pPr>
        <w:jc w:val="both"/>
      </w:pPr>
    </w:p>
    <w:p w:rsidRPr="00DA3738" w:rsidR="005268F4" w:rsidP="005268F4" w:rsidRDefault="005268F4">
      <w:pPr>
        <w:jc w:val="both"/>
      </w:pPr>
    </w:p>
    <w:p w:rsidRPr="00DA3738" w:rsidR="00517D1D" w:rsidP="00517D1D" w:rsidRDefault="002B4E9F">
      <w:pPr>
        <w:jc w:val="center"/>
      </w:pPr>
      <w:r w:rsidRPr="00DA3738">
        <w:t>Dovršeno u 10,05</w:t>
      </w:r>
      <w:r w:rsidRPr="00DA3738" w:rsidR="00517D1D">
        <w:t xml:space="preserve"> sati.</w:t>
      </w:r>
    </w:p>
    <w:p w:rsidRPr="00DA3738" w:rsidR="00517D1D" w:rsidP="00517D1D" w:rsidRDefault="00517D1D">
      <w:pPr>
        <w:ind w:firstLine="720"/>
        <w:jc w:val="both"/>
      </w:pPr>
    </w:p>
    <w:p w:rsidRPr="00DA3738" w:rsidR="00517D1D" w:rsidP="00517D1D" w:rsidRDefault="00517D1D">
      <w:pPr>
        <w:jc w:val="center"/>
      </w:pPr>
      <w:r w:rsidRPr="00DA3738">
        <w:lastRenderedPageBreak/>
        <w:t>Sudac:</w:t>
      </w:r>
    </w:p>
    <w:p w:rsidRPr="00DA3738" w:rsidR="00517D1D" w:rsidP="00517D1D" w:rsidRDefault="00517D1D">
      <w:pPr>
        <w:jc w:val="both"/>
      </w:pPr>
    </w:p>
    <w:p w:rsidRPr="00DA3738" w:rsidR="00517D1D" w:rsidP="00517D1D" w:rsidRDefault="00517D1D">
      <w:pPr>
        <w:jc w:val="center"/>
      </w:pPr>
    </w:p>
    <w:p w:rsidRPr="00DA3738" w:rsidR="00517D1D" w:rsidP="00517D1D" w:rsidRDefault="00517D1D">
      <w:pPr>
        <w:jc w:val="center"/>
      </w:pPr>
      <w:r w:rsidRPr="00DA3738">
        <w:t>Zapisničar:</w:t>
      </w:r>
    </w:p>
    <w:p w:rsidRPr="00DA3738" w:rsidR="00517D1D" w:rsidP="00517D1D" w:rsidRDefault="00517D1D">
      <w:pPr>
        <w:ind w:left="4944" w:firstLine="708"/>
        <w:jc w:val="both"/>
      </w:pPr>
    </w:p>
    <w:p w:rsidRPr="00DA3738" w:rsidR="00517D1D" w:rsidP="00517D1D" w:rsidRDefault="00517D1D">
      <w:pPr>
        <w:ind w:left="4944" w:firstLine="708"/>
        <w:jc w:val="both"/>
      </w:pPr>
    </w:p>
    <w:p w:rsidRPr="00DA3738" w:rsidR="00517D1D" w:rsidP="00620FA1" w:rsidRDefault="00517D1D">
      <w:pPr>
        <w:ind w:left="4944" w:firstLine="708"/>
        <w:jc w:val="right"/>
      </w:pPr>
      <w:r w:rsidRPr="00DA3738">
        <w:t>Povjerenik :</w:t>
      </w:r>
    </w:p>
    <w:p w:rsidRPr="00DA3738" w:rsidR="00517D1D" w:rsidP="00620FA1" w:rsidRDefault="00517D1D">
      <w:pPr>
        <w:ind w:left="5652"/>
        <w:jc w:val="right"/>
      </w:pPr>
    </w:p>
    <w:p w:rsidRPr="00DA3738" w:rsidR="00517D1D" w:rsidP="00620FA1" w:rsidRDefault="00517D1D">
      <w:pPr>
        <w:ind w:left="5652"/>
        <w:jc w:val="right"/>
      </w:pPr>
    </w:p>
    <w:p w:rsidRPr="00DA3738" w:rsidR="00517D1D" w:rsidP="00620FA1" w:rsidRDefault="00517D1D">
      <w:pPr>
        <w:ind w:left="5652"/>
        <w:jc w:val="right"/>
      </w:pPr>
      <w:r w:rsidRPr="00DA3738">
        <w:t>Zastupnik po zakonu dužnika:</w:t>
      </w:r>
    </w:p>
    <w:p w:rsidRPr="00DA3738" w:rsidR="00517D1D" w:rsidP="00620FA1" w:rsidRDefault="00517D1D">
      <w:pPr>
        <w:ind w:left="5652"/>
        <w:jc w:val="right"/>
      </w:pPr>
    </w:p>
    <w:p w:rsidRPr="00DA3738" w:rsidR="00517D1D" w:rsidP="00620FA1" w:rsidRDefault="00517D1D">
      <w:pPr>
        <w:jc w:val="right"/>
      </w:pPr>
    </w:p>
    <w:p w:rsidRPr="00DA3738" w:rsidR="00517D1D" w:rsidP="00620FA1" w:rsidRDefault="00517D1D">
      <w:pPr>
        <w:ind w:left="4944" w:firstLine="708"/>
        <w:jc w:val="right"/>
      </w:pPr>
      <w:r w:rsidRPr="00DA3738">
        <w:t>Vjerovnici:</w:t>
      </w:r>
    </w:p>
    <w:p w:rsidRPr="00DA3738" w:rsidR="005268F4" w:rsidP="005268F4" w:rsidRDefault="005268F4">
      <w:pPr>
        <w:jc w:val="both"/>
      </w:pPr>
      <w:r w:rsidRPr="00DA3738">
        <w:tab/>
      </w:r>
    </w:p>
    <w:p w:rsidRPr="00DA3738" w:rsidR="005268F4" w:rsidP="005268F4" w:rsidRDefault="005268F4">
      <w:pPr>
        <w:jc w:val="both"/>
      </w:pPr>
    </w:p>
    <w:p w:rsidRPr="00DA3738" w:rsidR="007842A0" w:rsidRDefault="007842A0"/>
    <w:sectPr w:rsidRPr="00DA3738" w:rsidR="007842A0" w:rsidSect="007C5068">
      <w:headerReference w:type="even" r:id="rId9"/>
      <w:headerReference w:type="defaul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42C7" w:rsidP="00FF3B94" w:rsidRDefault="00D142C7">
      <w:r>
        <w:separator/>
      </w:r>
    </w:p>
  </w:endnote>
  <w:endnote w:type="continuationSeparator" w:id="0">
    <w:p w:rsidR="00D142C7" w:rsidP="00FF3B94" w:rsidRDefault="00D142C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42C7" w:rsidP="00FF3B94" w:rsidRDefault="00D142C7">
      <w:r>
        <w:separator/>
      </w:r>
    </w:p>
  </w:footnote>
  <w:footnote w:type="continuationSeparator" w:id="0">
    <w:p w:rsidR="00D142C7" w:rsidP="00FF3B94" w:rsidRDefault="00D142C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42C7" w:rsidP="007C5068" w:rsidRDefault="00D142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42C7" w:rsidRDefault="00D142C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42C7" w:rsidP="007C5068" w:rsidRDefault="00D142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0FE">
      <w:rPr>
        <w:rStyle w:val="Brojstranice"/>
        <w:noProof/>
      </w:rPr>
      <w:t>27</w:t>
    </w:r>
    <w:r>
      <w:rPr>
        <w:rStyle w:val="Brojstranice"/>
      </w:rPr>
      <w:fldChar w:fldCharType="end"/>
    </w:r>
  </w:p>
  <w:p w:rsidR="00D142C7" w:rsidP="00890AB1" w:rsidRDefault="00D142C7">
    <w:pPr>
      <w:jc w:val="right"/>
    </w:pPr>
    <w:r>
      <w:t xml:space="preserve">                                                                                               </w:t>
    </w:r>
    <w:r>
      <w:tab/>
    </w:r>
  </w:p>
  <w:p w:rsidR="00D142C7" w:rsidP="00890AB1" w:rsidRDefault="00D142C7">
    <w:pPr>
      <w:ind w:left="7080"/>
      <w:jc w:val="both"/>
    </w:pPr>
    <w:r>
      <w:t xml:space="preserve">87. </w:t>
    </w:r>
    <w:r w:rsidRPr="004E11DB">
      <w:t>St-2087/2019</w:t>
    </w:r>
  </w:p>
  <w:p w:rsidR="00D142C7" w:rsidP="00890AB1" w:rsidRDefault="00D142C7">
    <w:pPr>
      <w:ind w:left="7080"/>
      <w:jc w:val="both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24E513DB"/>
    <w:multiLevelType w:val="hybridMultilevel"/>
    <w:tmpl w:val="E39450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A0E73"/>
    <w:multiLevelType w:val="hybridMultilevel"/>
    <w:tmpl w:val="D938F02C"/>
    <w:lvl w:ilvl="0" w:tplc="F33E2132">
      <w:start w:val="87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00B21"/>
    <w:rsid w:val="00004BDC"/>
    <w:rsid w:val="00012D9A"/>
    <w:rsid w:val="00014830"/>
    <w:rsid w:val="00022DA3"/>
    <w:rsid w:val="00040271"/>
    <w:rsid w:val="00040E62"/>
    <w:rsid w:val="00056BF3"/>
    <w:rsid w:val="000573A8"/>
    <w:rsid w:val="00061B64"/>
    <w:rsid w:val="000629C6"/>
    <w:rsid w:val="00074001"/>
    <w:rsid w:val="00096E99"/>
    <w:rsid w:val="000A7AD1"/>
    <w:rsid w:val="000C359A"/>
    <w:rsid w:val="000F6CD8"/>
    <w:rsid w:val="000F7BDA"/>
    <w:rsid w:val="0011187A"/>
    <w:rsid w:val="0013366C"/>
    <w:rsid w:val="00140A11"/>
    <w:rsid w:val="001463CF"/>
    <w:rsid w:val="001756DD"/>
    <w:rsid w:val="001871C9"/>
    <w:rsid w:val="00196810"/>
    <w:rsid w:val="001A365A"/>
    <w:rsid w:val="001B7E04"/>
    <w:rsid w:val="001C0A51"/>
    <w:rsid w:val="001D28D3"/>
    <w:rsid w:val="001D558D"/>
    <w:rsid w:val="001E3DC9"/>
    <w:rsid w:val="001F5494"/>
    <w:rsid w:val="00201C29"/>
    <w:rsid w:val="0021227F"/>
    <w:rsid w:val="00283F3B"/>
    <w:rsid w:val="0029283A"/>
    <w:rsid w:val="00297DA4"/>
    <w:rsid w:val="002B4E9F"/>
    <w:rsid w:val="002B50B4"/>
    <w:rsid w:val="002D1A29"/>
    <w:rsid w:val="002F326E"/>
    <w:rsid w:val="00302A0C"/>
    <w:rsid w:val="003030BF"/>
    <w:rsid w:val="00336918"/>
    <w:rsid w:val="0035087D"/>
    <w:rsid w:val="00356491"/>
    <w:rsid w:val="003849CF"/>
    <w:rsid w:val="003906F3"/>
    <w:rsid w:val="00392465"/>
    <w:rsid w:val="00395710"/>
    <w:rsid w:val="003C4A5D"/>
    <w:rsid w:val="003D369A"/>
    <w:rsid w:val="003D7F55"/>
    <w:rsid w:val="003F1FD2"/>
    <w:rsid w:val="00400A6A"/>
    <w:rsid w:val="00401E3C"/>
    <w:rsid w:val="00427505"/>
    <w:rsid w:val="004707E2"/>
    <w:rsid w:val="00481F5B"/>
    <w:rsid w:val="00494AA1"/>
    <w:rsid w:val="004C4883"/>
    <w:rsid w:val="004E5F6A"/>
    <w:rsid w:val="004F178A"/>
    <w:rsid w:val="00511265"/>
    <w:rsid w:val="00513EA3"/>
    <w:rsid w:val="00517D1D"/>
    <w:rsid w:val="005268F4"/>
    <w:rsid w:val="00580577"/>
    <w:rsid w:val="0059187D"/>
    <w:rsid w:val="00593A2D"/>
    <w:rsid w:val="00612340"/>
    <w:rsid w:val="00620993"/>
    <w:rsid w:val="00620FA1"/>
    <w:rsid w:val="006454D5"/>
    <w:rsid w:val="00660A54"/>
    <w:rsid w:val="00672A20"/>
    <w:rsid w:val="00683565"/>
    <w:rsid w:val="006C2881"/>
    <w:rsid w:val="006D6BC5"/>
    <w:rsid w:val="006E3131"/>
    <w:rsid w:val="0073240E"/>
    <w:rsid w:val="00735FA3"/>
    <w:rsid w:val="00744A4D"/>
    <w:rsid w:val="00753739"/>
    <w:rsid w:val="00762DC9"/>
    <w:rsid w:val="007823C7"/>
    <w:rsid w:val="007842A0"/>
    <w:rsid w:val="007A4943"/>
    <w:rsid w:val="007A613A"/>
    <w:rsid w:val="007B4421"/>
    <w:rsid w:val="007C5068"/>
    <w:rsid w:val="007C7BED"/>
    <w:rsid w:val="007E00FE"/>
    <w:rsid w:val="007E3BA9"/>
    <w:rsid w:val="007E6730"/>
    <w:rsid w:val="0080211E"/>
    <w:rsid w:val="00805B76"/>
    <w:rsid w:val="00823BD1"/>
    <w:rsid w:val="00842F70"/>
    <w:rsid w:val="00880D06"/>
    <w:rsid w:val="00890AB1"/>
    <w:rsid w:val="008B2C63"/>
    <w:rsid w:val="008B6258"/>
    <w:rsid w:val="00914BBC"/>
    <w:rsid w:val="00921EB5"/>
    <w:rsid w:val="009269CC"/>
    <w:rsid w:val="009270BA"/>
    <w:rsid w:val="00934180"/>
    <w:rsid w:val="00936B10"/>
    <w:rsid w:val="00952971"/>
    <w:rsid w:val="00954DEC"/>
    <w:rsid w:val="0096173C"/>
    <w:rsid w:val="009727E2"/>
    <w:rsid w:val="00975BB8"/>
    <w:rsid w:val="00995E25"/>
    <w:rsid w:val="009A04D3"/>
    <w:rsid w:val="009A6101"/>
    <w:rsid w:val="009B5D74"/>
    <w:rsid w:val="009B66CD"/>
    <w:rsid w:val="009B7EFA"/>
    <w:rsid w:val="009F332C"/>
    <w:rsid w:val="00A11578"/>
    <w:rsid w:val="00A453D0"/>
    <w:rsid w:val="00A7744A"/>
    <w:rsid w:val="00AB04BF"/>
    <w:rsid w:val="00B334CC"/>
    <w:rsid w:val="00BA1747"/>
    <w:rsid w:val="00BB1FFD"/>
    <w:rsid w:val="00BB417C"/>
    <w:rsid w:val="00BC4047"/>
    <w:rsid w:val="00BC7930"/>
    <w:rsid w:val="00BF089B"/>
    <w:rsid w:val="00C1592B"/>
    <w:rsid w:val="00C276A5"/>
    <w:rsid w:val="00C3598E"/>
    <w:rsid w:val="00C52B99"/>
    <w:rsid w:val="00C53979"/>
    <w:rsid w:val="00C60B1A"/>
    <w:rsid w:val="00C802FE"/>
    <w:rsid w:val="00C806EC"/>
    <w:rsid w:val="00C9430D"/>
    <w:rsid w:val="00C95937"/>
    <w:rsid w:val="00C97D01"/>
    <w:rsid w:val="00CB4B02"/>
    <w:rsid w:val="00CD1062"/>
    <w:rsid w:val="00CE2930"/>
    <w:rsid w:val="00CF457E"/>
    <w:rsid w:val="00D142C7"/>
    <w:rsid w:val="00D345EF"/>
    <w:rsid w:val="00D5307A"/>
    <w:rsid w:val="00D53FCD"/>
    <w:rsid w:val="00D7408D"/>
    <w:rsid w:val="00D7423D"/>
    <w:rsid w:val="00D868FD"/>
    <w:rsid w:val="00D94E50"/>
    <w:rsid w:val="00DA1BE5"/>
    <w:rsid w:val="00DA3738"/>
    <w:rsid w:val="00DA5D95"/>
    <w:rsid w:val="00DA624E"/>
    <w:rsid w:val="00DB5DB7"/>
    <w:rsid w:val="00DE52A3"/>
    <w:rsid w:val="00DF20C7"/>
    <w:rsid w:val="00DF287E"/>
    <w:rsid w:val="00E1371F"/>
    <w:rsid w:val="00E22760"/>
    <w:rsid w:val="00E80B8D"/>
    <w:rsid w:val="00E812DB"/>
    <w:rsid w:val="00E84964"/>
    <w:rsid w:val="00E9063A"/>
    <w:rsid w:val="00E95AB9"/>
    <w:rsid w:val="00ED5A09"/>
    <w:rsid w:val="00EE0287"/>
    <w:rsid w:val="00EE4190"/>
    <w:rsid w:val="00EF5CF6"/>
    <w:rsid w:val="00EF5DFD"/>
    <w:rsid w:val="00F25069"/>
    <w:rsid w:val="00F31F50"/>
    <w:rsid w:val="00F32F17"/>
    <w:rsid w:val="00F37E01"/>
    <w:rsid w:val="00F418F5"/>
    <w:rsid w:val="00F51CAE"/>
    <w:rsid w:val="00F64B42"/>
    <w:rsid w:val="00F74216"/>
    <w:rsid w:val="00F8178A"/>
    <w:rsid w:val="00F86399"/>
    <w:rsid w:val="00F87E33"/>
    <w:rsid w:val="00F91181"/>
    <w:rsid w:val="00F97AD2"/>
    <w:rsid w:val="00FA2294"/>
    <w:rsid w:val="00FA6B63"/>
    <w:rsid w:val="00FB0DFF"/>
    <w:rsid w:val="00FB12B7"/>
    <w:rsid w:val="00FC2215"/>
    <w:rsid w:val="00FC604C"/>
    <w:rsid w:val="00FD1C79"/>
    <w:rsid w:val="00FD79AA"/>
    <w:rsid w:val="00FE2DF0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3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table" w:styleId="TableNormal" w:customStyle="true">
    <w:name w:val="Table Normal"/>
    <w:uiPriority w:val="2"/>
    <w:semiHidden/>
    <w:unhideWhenUsed/>
    <w:qFormat/>
    <w:rsid w:val="0035087D"/>
    <w:pPr>
      <w:widowControl w:val="false"/>
    </w:pPr>
    <w:rPr>
      <w:rFonts w:ascii="Calibri" w:hAnsi="Calibri" w:eastAsia="Calibri" w:cs="Times New Roman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t1" w:customStyle="true">
    <w:name w:val="st1"/>
    <w:basedOn w:val="Zadanifontodlomka"/>
    <w:rsid w:val="0035087D"/>
  </w:style>
  <w:style w:type="paragraph" w:styleId="xl81" w:customStyle="true">
    <w:name w:val="xl81"/>
    <w:basedOn w:val="Normal"/>
    <w:rsid w:val="0035087D"/>
    <w:pPr>
      <w:spacing w:before="100" w:beforeAutospacing="true" w:after="100" w:afterAutospacing="true"/>
      <w:jc w:val="center"/>
    </w:pPr>
  </w:style>
  <w:style w:type="paragraph" w:styleId="xl82" w:customStyle="true">
    <w:name w:val="xl82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83" w:customStyle="true">
    <w:name w:val="xl83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84" w:customStyle="true">
    <w:name w:val="xl84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jc w:val="center"/>
      <w:textAlignment w:val="center"/>
    </w:pPr>
  </w:style>
  <w:style w:type="paragraph" w:styleId="xl85" w:customStyle="true">
    <w:name w:val="xl85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  <w:rPr>
      <w:rFonts w:ascii="Arial" w:hAnsi="Arial" w:cs="Arial"/>
    </w:rPr>
  </w:style>
  <w:style w:type="paragraph" w:styleId="xl86" w:customStyle="true">
    <w:name w:val="xl86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87" w:customStyle="true">
    <w:name w:val="xl87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88" w:customStyle="true">
    <w:name w:val="xl88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89" w:customStyle="true">
    <w:name w:val="xl89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  <w:rPr>
      <w:rFonts w:ascii="Arial" w:hAnsi="Arial" w:cs="Arial"/>
    </w:rPr>
  </w:style>
  <w:style w:type="paragraph" w:styleId="xl90" w:customStyle="true">
    <w:name w:val="xl90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91" w:customStyle="true">
    <w:name w:val="xl91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92" w:customStyle="true">
    <w:name w:val="xl92"/>
    <w:basedOn w:val="Normal"/>
    <w:rsid w:val="0035087D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/>
      <w:jc w:val="center"/>
      <w:textAlignment w:val="center"/>
    </w:pPr>
  </w:style>
  <w:style w:type="paragraph" w:styleId="xl93" w:customStyle="true">
    <w:name w:val="xl93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4" w:customStyle="true">
    <w:name w:val="xl94"/>
    <w:basedOn w:val="Normal"/>
    <w:rsid w:val="0035087D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5" w:customStyle="true">
    <w:name w:val="xl95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/>
      <w:textAlignment w:val="center"/>
    </w:pPr>
  </w:style>
  <w:style w:type="paragraph" w:styleId="xl96" w:customStyle="true">
    <w:name w:val="xl96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</w:style>
  <w:style w:type="paragraph" w:styleId="xl97" w:customStyle="true">
    <w:name w:val="xl97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jc w:val="center"/>
      <w:textAlignment w:val="center"/>
    </w:pPr>
    <w:rPr>
      <w:rFonts w:ascii="Arial" w:hAnsi="Arial" w:cs="Arial"/>
    </w:rPr>
  </w:style>
  <w:style w:type="paragraph" w:styleId="xl98" w:customStyle="true">
    <w:name w:val="xl98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  <w:style w:type="paragraph" w:styleId="xl99" w:customStyle="true">
    <w:name w:val="xl99"/>
    <w:basedOn w:val="Normal"/>
    <w:rsid w:val="0035087D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/>
      <w:textAlignment w:val="center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3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  <w:style w:customStyle="1" w:styleId="TableNormal" w:type="table">
    <w:name w:val="Table Normal"/>
    <w:uiPriority w:val="2"/>
    <w:semiHidden/>
    <w:unhideWhenUsed/>
    <w:qFormat/>
    <w:rsid w:val="0035087D"/>
    <w:pPr>
      <w:widowControl w:val="0"/>
    </w:pPr>
    <w:rPr>
      <w:rFonts w:ascii="Calibri" w:cs="Times New Roman" w:eastAsia="Calibri" w:hAnsi="Calibr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st1" w:type="character">
    <w:name w:val="st1"/>
    <w:basedOn w:val="Zadanifontodlomka"/>
    <w:rsid w:val="0035087D"/>
  </w:style>
  <w:style w:customStyle="1" w:styleId="xl81" w:type="paragraph">
    <w:name w:val="xl81"/>
    <w:basedOn w:val="Normal"/>
    <w:rsid w:val="0035087D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84" w:type="paragraph">
    <w:name w:val="xl84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5" w:type="paragraph">
    <w:name w:val="xl85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87" w:type="paragraph">
    <w:name w:val="xl87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8" w:type="paragraph">
    <w:name w:val="xl88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89" w:type="paragraph">
    <w:name w:val="xl89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0" w:type="paragraph">
    <w:name w:val="xl90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91" w:type="paragraph">
    <w:name w:val="xl91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92" w:type="paragraph">
    <w:name w:val="xl92"/>
    <w:basedOn w:val="Normal"/>
    <w:rsid w:val="0035087D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93" w:type="paragraph">
    <w:name w:val="xl93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94" w:type="paragraph">
    <w:name w:val="xl94"/>
    <w:basedOn w:val="Normal"/>
    <w:rsid w:val="0035087D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</w:style>
  <w:style w:customStyle="1" w:styleId="xl95" w:type="paragraph">
    <w:name w:val="xl95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</w:style>
  <w:style w:customStyle="1" w:styleId="xl96" w:type="paragraph">
    <w:name w:val="xl96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</w:style>
  <w:style w:customStyle="1" w:styleId="xl97" w:type="paragraph">
    <w:name w:val="xl97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8" w:type="paragraph">
    <w:name w:val="xl98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  <w:style w:customStyle="1" w:styleId="xl99" w:type="paragraph">
    <w:name w:val="xl99"/>
    <w:basedOn w:val="Normal"/>
    <w:rsid w:val="0035087D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/>
      <w:textAlignment w:val="center"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St-2087/2019-47</izvorni_sadrzaj>
    <derivirana_varijabla naziv="DomainObject.Zapisnik.Oznaka_1">St-2087/2019-47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St-2087/2019</izvorni_sadrzaj>
    <derivirana_varijabla naziv="DomainObject.Predmet.OznakaBroj_1">St-2087/2019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SUPERKNJIŽARA d.o.o. zastupanog po punomoćniku Mišo Nejašmić; Dragana Vujatović; Bariša Pavičić</izvorni_sadrzaj>
    <derivirana_varijabla naziv="DomainObject.Predmet.ProtustrankaFormated_1">  SUPERKNJIŽARA d.o.o. zastupanog po punomoćniku Mišo Nejašmić; Dragana Vujatović; Bariša Pavičić</derivirana_varijabla>
  </DomainObject.Predmet.ProtustrankaFormated>
  <DomainObject.Predmet.ProtustrankaFormatedOIB>
    <izvorni_sadrzaj>  SUPERKNJIŽARA d.o.o., OIB 65638061875 zastupanog po punomoćniku Mišo Nejašmić; Dragana Vujatović; Bariša Pavičić</izvorni_sadrzaj>
    <derivirana_varijabla naziv="DomainObject.Predmet.ProtustrankaFormatedOIB_1">  SUPERKNJIŽARA d.o.o., OIB 65638061875 zastupanog po punomoćniku Mišo Nejašmić; Dragana Vujatović; Bariša Pavičić</derivirana_varijabla>
  </DomainObject.Predmet.ProtustrankaFormatedOIB>
  <DomainObject.Predmet.ProtustrankaFormatedWithAdress>
    <izvorni_sadrzaj> SUPERKNJIŽARA d.o.o., Sokolgradska 58, 10000 Zagreb zastupanog po punomoćniku Mišo Nejašmić; Dragana Vujatović; Bariša Pavičić</izvorni_sadrzaj>
    <derivirana_varijabla naziv="DomainObject.Predmet.ProtustrankaFormatedWithAdress_1"> SUPERKNJIŽARA d.o.o., Sokolgradska 58, 10000 Zagreb zastupanog po punomoćniku Mišo Nejašmić; Dragana Vujatović; Bariša Pavičić</derivirana_varijabla>
  </DomainObject.Predmet.ProtustrankaFormatedWithAdress>
  <DomainObject.Predmet.ProtustrankaFormatedWithAdressOIB>
    <izvorni_sadrzaj> SUPERKNJIŽARA d.o.o., OIB 65638061875, Sokolgradska 58, 10000 Zagreb zastupanog po punomoćniku Mišo Nejašmić; Dragana Vujatović; Bariša Pavičić</izvorni_sadrzaj>
    <derivirana_varijabla naziv="DomainObject.Predmet.ProtustrankaFormatedWithAdressOIB_1"> SUPERKNJIŽARA d.o.o., OIB 65638061875, Sokolgradska 58, 10000 Zagreb zastupanog po punomoćniku Mišo Nejašmić; Dragana Vujatović; Bariša Pavičić</derivirana_varijabla>
  </DomainObject.Predmet.ProtustrankaFormatedWithAdressOIB>
  <DomainObject.Predmet.ProtustrankaWithAdress>
    <izvorni_sadrzaj>SUPERKNJIŽARA d.o.o. Sokolgradska 58, 10000 Zagreb</izvorni_sadrzaj>
    <derivirana_varijabla naziv="DomainObject.Predmet.ProtustrankaWithAdress_1">SUPERKNJIŽARA d.o.o. Sokolgradska 58, 10000 Zagreb</derivirana_varijabla>
  </DomainObject.Predmet.ProtustrankaWithAdress>
  <DomainObject.Predmet.ProtustrankaWithAdressOIB>
    <izvorni_sadrzaj>SUPERKNJIŽARA d.o.o., OIB 65638061875, Sokolgradska 58, 10000 Zagreb</izvorni_sadrzaj>
    <derivirana_varijabla naziv="DomainObject.Predmet.ProtustrankaWithAdressOIB_1">SUPERKNJIŽARA d.o.o., OIB 65638061875, Sokolgradska 58, 10000 Zagreb</derivirana_varijabla>
  </DomainObject.Predmet.ProtustrankaWithAdressOIB>
  <DomainObject.Predmet.ProtustrankaNazivFormated>
    <izvorni_sadrzaj>SUPERKNJIŽARA d.o.o.</izvorni_sadrzaj>
    <derivirana_varijabla naziv="DomainObject.Predmet.ProtustrankaNazivFormated_1">SUPERKNJIŽARA d.o.o.</derivirana_varijabla>
  </DomainObject.Predmet.ProtustrankaNazivFormated>
  <DomainObject.Predmet.ProtustrankaNazivFormatedOIB>
    <izvorni_sadrzaj>SUPERKNJIŽARA d.o.o., OIB 65638061875</izvorni_sadrzaj>
    <derivirana_varijabla naziv="DomainObject.Predmet.ProtustrankaNazivFormatedOIB_1">SUPERKNJIŽARA d.o.o., OIB 65638061875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SUPERKNJIŽARA d.o.o.</izvorni_sadrzaj>
    <derivirana_varijabla naziv="DomainObject.Predmet.StrankaFormated_1">  SUPERKNJIŽARA d.o.o.</derivirana_varijabla>
  </DomainObject.Predmet.StrankaFormated>
  <DomainObject.Predmet.StrankaFormatedOIB>
    <izvorni_sadrzaj>  SUPERKNJIŽARA d.o.o., OIB 65638061875</izvorni_sadrzaj>
    <derivirana_varijabla naziv="DomainObject.Predmet.StrankaFormatedOIB_1">  SUPERKNJIŽARA d.o.o., OIB 65638061875</derivirana_varijabla>
  </DomainObject.Predmet.StrankaFormatedOIB>
  <DomainObject.Predmet.StrankaFormatedWithAdress>
    <izvorni_sadrzaj> SUPERKNJIŽARA d.o.o., Sokolgradska 58, 10000 Zagreb</izvorni_sadrzaj>
    <derivirana_varijabla naziv="DomainObject.Predmet.StrankaFormatedWithAdress_1"> SUPERKNJIŽARA d.o.o., Sokolgradska 58, 10000 Zagreb</derivirana_varijabla>
  </DomainObject.Predmet.StrankaFormatedWithAdress>
  <DomainObject.Predmet.StrankaFormatedWithAdressOIB>
    <izvorni_sadrzaj> SUPERKNJIŽARA d.o.o., OIB 65638061875, Sokolgradska 58, 10000 Zagreb</izvorni_sadrzaj>
    <derivirana_varijabla naziv="DomainObject.Predmet.StrankaFormatedWithAdressOIB_1"> SUPERKNJIŽARA d.o.o., OIB 65638061875, Sokolgradska 58, 10000 Zagreb</derivirana_varijabla>
  </DomainObject.Predmet.StrankaFormatedWithAdressOIB>
  <DomainObject.Predmet.StrankaWithAdress>
    <izvorni_sadrzaj>SUPERKNJIŽARA d.o.o. Sokolgradska 58,10000 Zagreb</izvorni_sadrzaj>
    <derivirana_varijabla naziv="DomainObject.Predmet.StrankaWithAdress_1">SUPERKNJIŽARA d.o.o. Sokolgradska 58,10000 Zagreb</derivirana_varijabla>
  </DomainObject.Predmet.StrankaWithAdress>
  <DomainObject.Predmet.StrankaWithAdressOIB>
    <izvorni_sadrzaj>SUPERKNJIŽARA d.o.o., OIB 65638061875, Sokolgradska 58,10000 Zagreb</izvorni_sadrzaj>
    <derivirana_varijabla naziv="DomainObject.Predmet.StrankaWithAdressOIB_1">SUPERKNJIŽARA d.o.o., OIB 65638061875, Sokolgradska 58,10000 Zagreb</derivirana_varijabla>
  </DomainObject.Predmet.StrankaWithAdressOIB>
  <DomainObject.Predmet.StrankaNazivFormated>
    <izvorni_sadrzaj>SUPERKNJIŽARA d.o.o.</izvorni_sadrzaj>
    <derivirana_varijabla naziv="DomainObject.Predmet.StrankaNazivFormated_1">SUPERKNJIŽARA d.o.o.</derivirana_varijabla>
  </DomainObject.Predmet.StrankaNazivFormated>
  <DomainObject.Predmet.StrankaNazivFormatedOIB>
    <izvorni_sadrzaj>SUPERKNJIŽARA d.o.o., OIB 65638061875</izvorni_sadrzaj>
    <derivirana_varijabla naziv="DomainObject.Predmet.StrankaNazivFormatedOIB_1">SUPERKNJIŽARA d.o.o., OIB 65638061875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SUPERKNJIŽARA d.o.o.</item>
    </izvorni_sadrzaj>
    <derivirana_varijabla naziv="DomainObject.Predmet.StrankaListFormated_1">
      <item>SUPERKNJIŽARA d.o.o.</item>
    </derivirana_varijabla>
  </DomainObject.Predmet.StrankaListFormated>
  <DomainObject.Predmet.StrankaListFormatedOIB>
    <izvorni_sadrzaj>
      <item>SUPERKNJIŽARA d.o.o., OIB 65638061875</item>
    </izvorni_sadrzaj>
    <derivirana_varijabla naziv="DomainObject.Predmet.StrankaListFormatedOIB_1">
      <item>SUPERKNJIŽARA d.o.o., OIB 65638061875</item>
    </derivirana_varijabla>
  </DomainObject.Predmet.StrankaListFormatedOIB>
  <DomainObject.Predmet.StrankaListFormatedWithAdress>
    <izvorni_sadrzaj>
      <item>SUPERKNJIŽARA d.o.o., Sokolgradska 58, 10000 Zagreb</item>
    </izvorni_sadrzaj>
    <derivirana_varijabla naziv="DomainObject.Predmet.StrankaListFormatedWithAdress_1">
      <item>SUPERKNJIŽARA d.o.o., Sokolgradska 58, 10000 Zagreb</item>
    </derivirana_varijabla>
  </DomainObject.Predmet.StrankaListFormatedWithAdress>
  <DomainObject.Predmet.StrankaListFormatedWithAdressOIB>
    <izvorni_sadrzaj>
      <item>SUPERKNJIŽARA d.o.o., OIB 65638061875, Sokolgradska 58, 10000 Zagreb</item>
    </izvorni_sadrzaj>
    <derivirana_varijabla naziv="DomainObject.Predmet.StrankaListFormatedWithAdressOIB_1">
      <item>SUPERKNJIŽARA d.o.o., OIB 65638061875, Sokolgradska 58, 10000 Zagreb</item>
    </derivirana_varijabla>
  </DomainObject.Predmet.StrankaListFormatedWithAdressOIB>
  <DomainObject.Predmet.StrankaListNazivFormated>
    <izvorni_sadrzaj>
      <item>SUPERKNJIŽARA d.o.o.</item>
    </izvorni_sadrzaj>
    <derivirana_varijabla naziv="DomainObject.Predmet.StrankaListNazivFormated_1">
      <item>SUPERKNJIŽARA d.o.o.</item>
    </derivirana_varijabla>
  </DomainObject.Predmet.StrankaListNazivFormated>
  <DomainObject.Predmet.StrankaListNazivFormatedOIB>
    <izvorni_sadrzaj>
      <item>SUPERKNJIŽARA d.o.o., OIB 65638061875</item>
    </izvorni_sadrzaj>
    <derivirana_varijabla naziv="DomainObject.Predmet.StrankaListNazivFormatedOIB_1">
      <item>SUPERKNJIŽARA d.o.o., OIB 65638061875</item>
    </derivirana_varijabla>
  </DomainObject.Predmet.StrankaListNazivFormatedOIB>
  <DomainObject.Predmet.ProtuStrankaListFormated>
    <izvorni_sadrzaj>
      <item>SUPERKNJIŽARA d.o.o. zastupanog po punomoćniku Mišo Nejašmić; Dragana Vujatović; Bariša Pavičić</item>
    </izvorni_sadrzaj>
    <derivirana_varijabla naziv="DomainObject.Predmet.ProtuStrankaListFormated_1">
      <item>SUPERKNJIŽARA d.o.o. zastupanog po punomoćniku Mišo Nejašmić; Dragana Vujatović; Bariša Pavičić</item>
    </derivirana_varijabla>
  </DomainObject.Predmet.ProtuStrankaListFormated>
  <DomainObject.Predmet.ProtuStrankaListFormatedOIB>
    <izvorni_sadrzaj>
      <item>SUPERKNJIŽARA d.o.o., OIB 65638061875 zastupanog po punomoćniku Mišo Nejašmić; Dragana Vujatović; Bariša Pavičić</item>
    </izvorni_sadrzaj>
    <derivirana_varijabla naziv="DomainObject.Predmet.ProtuStrankaListFormatedOIB_1">
      <item>SUPERKNJIŽARA d.o.o., OIB 65638061875 zastupanog po punomoćniku Mišo Nejašmić; Dragana Vujatović; Bariša Pavičić</item>
    </derivirana_varijabla>
  </DomainObject.Predmet.ProtuStrankaListFormatedOIB>
  <DomainObject.Predmet.ProtuStrankaListFormatedWithAdress>
    <izvorni_sadrzaj>
      <item>SUPERKNJIŽARA d.o.o., Sokolgradska 58, 10000 Zagreb zastupanog po punomoćniku Mišo Nejašmić; Dragana Vujatović; Bariša Pavičić</item>
    </izvorni_sadrzaj>
    <derivirana_varijabla naziv="DomainObject.Predmet.ProtuStrankaListFormatedWithAdress_1">
      <item>SUPERKNJIŽARA d.o.o., Sokolgradska 58, 10000 Zagreb zastupanog po punomoćniku Mišo Nejašmić; Dragana Vujatović; Bariša Pavičić</item>
    </derivirana_varijabla>
  </DomainObject.Predmet.ProtuStrankaListFormatedWithAdress>
  <DomainObject.Predmet.ProtuStrankaListFormatedWithAdressOIB>
    <izvorni_sadrzaj>
      <item>SUPERKNJIŽARA d.o.o., OIB 65638061875, Sokolgradska 58, 10000 Zagreb zastupanog po punomoćniku Mišo Nejašmić; Dragana Vujatović; Bariša Pavičić</item>
    </izvorni_sadrzaj>
    <derivirana_varijabla naziv="DomainObject.Predmet.ProtuStrankaListFormatedWithAdressOIB_1">
      <item>SUPERKNJIŽARA d.o.o., OIB 65638061875, Sokolgradska 58, 10000 Zagreb zastupanog po punomoćniku Mišo Nejašmić; Dragana Vujatović; Bariša Pavičić</item>
    </derivirana_varijabla>
  </DomainObject.Predmet.ProtuStrankaListFormatedWithAdressOIB>
  <DomainObject.Predmet.ProtuStrankaListNazivFormated>
    <izvorni_sadrzaj>
      <item>SUPERKNJIŽARA d.o.o.</item>
    </izvorni_sadrzaj>
    <derivirana_varijabla naziv="DomainObject.Predmet.ProtuStrankaListNazivFormated_1">
      <item>SUPERKNJIŽARA d.o.o.</item>
    </derivirana_varijabla>
  </DomainObject.Predmet.ProtuStrankaListNazivFormated>
  <DomainObject.Predmet.ProtuStrankaListNazivFormatedOIB>
    <izvorni_sadrzaj>
      <item>SUPERKNJIŽARA d.o.o., OIB 65638061875</item>
    </izvorni_sadrzaj>
    <derivirana_varijabla naziv="DomainObject.Predmet.ProtuStrankaListNazivFormatedOIB_1">
      <item>SUPERKNJIŽARA d.o.o., OIB 65638061875</item>
    </derivirana_varijabla>
  </DomainObject.Predmet.ProtuStrankaListNazivFormatedOIB>
  <DomainObject.Predmet.OstaliListFormated>
    <izvorni_sadrzaj>
      <item>Mišo Nejašmić punomoćnik sudionika u postupku SUPERKNJIŽARA d.o.o.</item>
      <item>Dragana Vujatović punomoćnica sudionika u postupku SUPERKNJIŽARA d.o.o.</item>
      <item>Bariša Pavičić punomoćnik sudionika u postupku SUPERKNJIŽARA d.o.o.</item>
    </izvorni_sadrzaj>
    <derivirana_varijabla naziv="DomainObject.Predmet.OstaliListFormated_1">
      <item>Mišo Nejašmić punomoćnik sudionika u postupku SUPERKNJIŽARA d.o.o.</item>
      <item>Dragana Vujatović punomoćnica sudionika u postupku SUPERKNJIŽARA d.o.o.</item>
      <item>Bariša Pavičić punomoćnik sudionika u postupku SUPERKNJIŽARA d.o.o.</item>
    </derivirana_varijabla>
  </DomainObject.Predmet.OstaliListFormated>
  <DomainObject.Predmet.OstaliListFormatedOIB>
    <izvorni_sadrzaj>
      <item>Mišo Nejašmić, OIB 89834901160 punomoćnik sudionika u postupku SUPERKNJIŽARA d.o.o.</item>
      <item>Dragana Vujatović, OIB 52892197120 punomoćnica sudionika u postupku SUPERKNJIŽARA d.o.o.</item>
      <item>Bariša Pavičić, OIB 54280025302 punomoćnik sudionika u postupku SUPERKNJIŽARA d.o.o.</item>
    </izvorni_sadrzaj>
    <derivirana_varijabla naziv="DomainObject.Predmet.OstaliListFormatedOIB_1">
      <item>Mišo Nejašmić, OIB 89834901160 punomoćnik sudionika u postupku SUPERKNJIŽARA d.o.o.</item>
      <item>Dragana Vujatović, OIB 52892197120 punomoćnica sudionika u postupku SUPERKNJIŽARA d.o.o.</item>
      <item>Bariša Pavičić, OIB 54280025302 punomoćnik sudionika u postupku SUPERKNJIŽARA d.o.o.</item>
    </derivirana_varijabla>
  </DomainObject.Predmet.OstaliListFormatedOIB>
  <DomainObject.Predmet.OstaliListFormatedWithAdress>
    <izvorni_sadrzaj>
      <item>Mišo Nejašmić, Ulica Božidara Magovca 39, 10000 Zagreb punomoćnik sudionika u postupku SUPERKNJIŽARA d.o.o.</item>
      <item>Dragana Vujatović, Trg Slobode 29c, 31300 Beli Manastir punomoćnica sudionika u postupku SUPERKNJIŽARA d.o.o.</item>
      <item>Bariša Pavičić, Petra i Tome Erdody 12, 10000 Zagreb punomoćnik sudionika u postupku SUPERKNJIŽARA d.o.o.</item>
    </izvorni_sadrzaj>
    <derivirana_varijabla naziv="DomainObject.Predmet.OstaliListFormatedWithAdress_1">
      <item>Mišo Nejašmić, Ulica Božidara Magovca 39, 10000 Zagreb punomoćnik sudionika u postupku SUPERKNJIŽARA d.o.o.</item>
      <item>Dragana Vujatović, Trg Slobode 29c, 31300 Beli Manastir punomoćnica sudionika u postupku SUPERKNJIŽARA d.o.o.</item>
      <item>Bariša Pavičić, Petra i Tome Erdody 12, 10000 Zagreb punomoćnik sudionika u postupku SUPERKNJIŽARA d.o.o.</item>
    </derivirana_varijabla>
  </DomainObject.Predmet.OstaliListFormatedWithAdress>
  <DomainObject.Predmet.OstaliListFormatedWithAdressOIB>
    <izvorni_sadrzaj>
      <item>Mišo Nejašmić, OIB 89834901160, Ulica Božidara Magovca 39, 10000 Zagreb punomoćnik sudionika u postupku SUPERKNJIŽARA d.o.o.</item>
      <item>Dragana Vujatović, OIB 52892197120, Trg Slobode 29c, 31300 Beli Manastir punomoćnica sudionika u postupku SUPERKNJIŽARA d.o.o.</item>
      <item>Bariša Pavičić, OIB 54280025302, Petra i Tome Erdody 12, 10000 Zagreb punomoćnik sudionika u postupku SUPERKNJIŽARA d.o.o.</item>
    </izvorni_sadrzaj>
    <derivirana_varijabla naziv="DomainObject.Predmet.OstaliListFormatedWithAdressOIB_1">
      <item>Mišo Nejašmić, OIB 89834901160, Ulica Božidara Magovca 39, 10000 Zagreb punomoćnik sudionika u postupku SUPERKNJIŽARA d.o.o.</item>
      <item>Dragana Vujatović, OIB 52892197120, Trg Slobode 29c, 31300 Beli Manastir punomoćnica sudionika u postupku SUPERKNJIŽARA d.o.o.</item>
      <item>Bariša Pavičić, OIB 54280025302, Petra i Tome Erdody 12, 10000 Zagreb punomoćnik sudionika u postupku SUPERKNJIŽARA d.o.o.</item>
    </derivirana_varijabla>
  </DomainObject.Predmet.OstaliListFormatedWithAdressOIB>
  <DomainObject.Predmet.OstaliListNazivFormated>
    <izvorni_sadrzaj>
      <item>Mišo Nejašmić</item>
      <item>Dragana Vujatović</item>
      <item>Bariša Pavičić</item>
    </izvorni_sadrzaj>
    <derivirana_varijabla naziv="DomainObject.Predmet.OstaliListNazivFormated_1">
      <item>Mišo Nejašmić</item>
      <item>Dragana Vujatović</item>
      <item>Bariša Pavičić</item>
    </derivirana_varijabla>
  </DomainObject.Predmet.OstaliListNazivFormated>
  <DomainObject.Predmet.OstaliListNazivFormatedOIB>
    <izvorni_sadrzaj>
      <item>Mišo Nejašmić, OIB 89834901160</item>
      <item>Dragana Vujatović, OIB 52892197120</item>
      <item>Bariša Pavičić, OIB 54280025302</item>
    </izvorni_sadrzaj>
    <derivirana_varijabla naziv="DomainObject.Predmet.OstaliListNazivFormatedOIB_1">
      <item>Mišo Nejašmić, OIB 89834901160</item>
      <item>Dragana Vujatović, OIB 52892197120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St-2087/2019-47</izvorni_sadrzaj>
    <derivirana_varijabla naziv="DomainObject.PoslovniBrojDokumenta_1">St-2087/2019-47</derivirana_varijabla>
  </DomainObject.PoslovniBrojDokumenta>
  <DomainObject.Predmet.StrankaIDrugi>
    <izvorni_sadrzaj>SUPERKNJIŽARA d.o.o.</izvorni_sadrzaj>
    <derivirana_varijabla naziv="DomainObject.Predmet.StrankaIDrugi_1">SUPERKNJIŽARA d.o.o.</derivirana_varijabla>
  </DomainObject.Predmet.StrankaIDrugi>
  <DomainObject.Predmet.ProtustrankaIDrugi>
    <izvorni_sadrzaj>SUPERKNJIŽARA d.o.o.</izvorni_sadrzaj>
    <derivirana_varijabla naziv="DomainObject.Predmet.ProtustrankaIDrugi_1">SUPERKNJIŽARA d.o.o.</derivirana_varijabla>
  </DomainObject.Predmet.ProtustrankaIDrugi>
  <DomainObject.Predmet.StrankaIDrugiAdressOIB>
    <izvorni_sadrzaj>SUPERKNJIŽARA d.o.o., OIB 65638061875, Sokolgradska 58, 10000 Zagreb</izvorni_sadrzaj>
    <derivirana_varijabla naziv="DomainObject.Predmet.StrankaIDrugiAdressOIB_1">SUPERKNJIŽARA d.o.o., OIB 65638061875, Sokolgradska 58, 10000 Zagreb</derivirana_varijabla>
  </DomainObject.Predmet.StrankaIDrugiAdressOIB>
  <DomainObject.Predmet.ProtustrankaIDrugiAdressOIB>
    <izvorni_sadrzaj>SUPERKNJIŽARA d.o.o., OIB 65638061875, Sokolgradska 58, 10000 Zagreb</izvorni_sadrzaj>
    <derivirana_varijabla naziv="DomainObject.Predmet.ProtustrankaIDrugiAdressOIB_1">SUPERKNJIŽARA d.o.o., OIB 65638061875, Sokolgradska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SUPERKNJIŽARA d.o.o.</item>
      <item>SUPERKNJIŽARA d.o.o.</item>
      <item>Mišo Nejašmić</item>
      <item>Dragana Vujatović</item>
      <item>Bariša Pavičić</item>
    </izvorni_sadrzaj>
    <derivirana_varijabla naziv="DomainObject.Predmet.SudioniciListNaziv_1">
      <item>SUPERKNJIŽARA d.o.o.</item>
      <item>SUPERKNJIŽARA d.o.o.</item>
      <item>Mišo Nejašmić</item>
      <item>Dragana Vujatović</item>
      <item>Bariša Pavičić</item>
    </derivirana_varijabla>
  </DomainObject.Predmet.SudioniciListNaziv>
  <DomainObject.Predmet.SudioniciListAdressOIB>
    <izvorni_sadrzaj>
      <item>SUPERKNJIŽARA d.o.o., OIB 65638061875, Sokolgradska 58,10000 Zagreb</item>
      <item>SUPERKNJIŽARA d.o.o., OIB 65638061875, Sokolgradska 58,10000 Zagreb</item>
      <item>Mišo Nejašmić, OIB 89834901160, Ulica Božidara Magovca 39,10000 Zagreb</item>
      <item>Dragana Vujatović, OIB 52892197120, Trg Slobode 29c,31300 Beli Manastir</item>
      <item>Bariša Pavičić, OIB 54280025302, Petra i Tome Erdody 12,10000 Zagreb</item>
    </izvorni_sadrzaj>
    <derivirana_varijabla naziv="DomainObject.Predmet.SudioniciListAdressOIB_1">
      <item>SUPERKNJIŽARA d.o.o., OIB 65638061875, Sokolgradska 58,10000 Zagreb</item>
      <item>SUPERKNJIŽARA d.o.o., OIB 65638061875, Sokolgradska 58,10000 Zagreb</item>
      <item>Mišo Nejašmić, OIB 89834901160, Ulica Božidara Magovca 39,10000 Zagreb</item>
      <item>Dragana Vujatović, OIB 52892197120, Trg Slobode 29c,31300 Beli Manastir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65638061875</item>
      <item>, OIB 65638061875</item>
      <item>, OIB 89834901160</item>
      <item>, OIB 52892197120</item>
      <item>, OIB 54280025302</item>
    </izvorni_sadrzaj>
    <derivirana_varijabla naziv="DomainObject.Predmet.SudioniciListNazivOIB_1">
      <item>, OIB 65638061875</item>
      <item>, OIB 65638061875</item>
      <item>, OIB 89834901160</item>
      <item>, OIB 52892197120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2019.</izvorni_sadrzaj>
    <derivirana_varijabla naziv="DomainObject.Predmet.DatumPocetkaProcesa_1">26.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27</properties:Pages>
  <properties:Words>5781</properties:Words>
  <properties:Characters>34278</properties:Characters>
  <properties:Lines>3332</properties:Lines>
  <properties:Paragraphs>2001</properties:Paragraphs>
  <properties:TotalTime>361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2019-11-19T09:30:00Z</dcterms:created>
  <dc:creator>Marija Bakula Vugrinec</dc:creator>
  <dc:description/>
  <cp:keywords/>
  <cp:lastModifiedBy>Tanja Štraubert</cp:lastModifiedBy>
  <cp:lastPrinted>2020-07-15T08:05:00Z</cp:lastPrinted>
  <dcterms:modified xmlns:xsi="http://www.w3.org/2001/XMLSchema-instance" xsi:type="dcterms:W3CDTF">2020-07-15T08:10:00Z</dcterms:modified>
  <cp:revision>98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St-2087/2019-47 / Zapisnik - Ročište za glasovanje o planu restrukturiranja (14 zapisnik - ročište za glasovanje o planu restrukturiranja - 15.7.20..docx)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27</vt:i4>
  </prop:property>
</prop:Properties>
</file>